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8eb4" w14:paraId="44b8eb4" w:rsidRDefault="00F92C00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F92C00">
      <w:pPr>
        <w:tabs>
          <w:tab w:pos="7020" w:val="left"/>
        </w:tabs>
      </w:pPr>
    </w:p>
    <w:p w:rsidRDefault="00325398" w:rsidP="00572798" w:rsidR="00325398" w:rsidRPr="00F92C00">
      <w:pPr>
        <w:tabs>
          <w:tab w:pos="7020" w:val="left"/>
        </w:tabs>
      </w:pPr>
      <w:r w:rsidRPr="00F92C00">
        <w:t>REPUBLIKA HRVATSKA</w:t>
      </w:r>
      <w:r w:rsidR="00572798" w:rsidRPr="00F92C00">
        <w:t xml:space="preserve"> </w:t>
      </w:r>
    </w:p>
    <w:p w:rsidRDefault="00325398" w:rsidP="00325398" w:rsidR="00325398" w:rsidRPr="00F92C00">
      <w:r w:rsidRPr="00F92C00">
        <w:t>Trgovački sud u Zagrebu</w:t>
      </w:r>
    </w:p>
    <w:p w:rsidRDefault="00325398" w:rsidP="00325398" w:rsidR="00325398" w:rsidRPr="00F92C00">
      <w:r w:rsidRPr="00F92C00">
        <w:t xml:space="preserve">Zagreb, </w:t>
      </w:r>
      <w:proofErr w:type="spellStart"/>
      <w:r w:rsidRPr="00F92C00">
        <w:t>Amruševa</w:t>
      </w:r>
      <w:proofErr w:type="spellEnd"/>
      <w:r w:rsidRPr="00F92C00">
        <w:t xml:space="preserve"> 2/II</w:t>
      </w:r>
      <w:r w:rsidR="00F92C00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F53149">
        <w:t>1046</w:t>
      </w:r>
      <w:r w:rsidR="008155EE" w:rsidRPr="0029662A">
        <w:t>/1</w:t>
      </w:r>
      <w:r w:rsidR="001304C8">
        <w:t>6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F53149" w:rsidRPr="00F53149">
        <w:t xml:space="preserve">AVANTURIST d.o.o., Zagreb, </w:t>
      </w:r>
      <w:proofErr w:type="spellStart"/>
      <w:r w:rsidR="00F53149" w:rsidRPr="00F53149">
        <w:t>Nečujamska</w:t>
      </w:r>
      <w:proofErr w:type="spellEnd"/>
      <w:r w:rsidR="00F53149" w:rsidRPr="00F53149">
        <w:t xml:space="preserve"> 11., OIB: 47587290634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F53149">
        <w:t>11.387,42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53149">
      <w:rPr>
        <w:b/>
      </w:rPr>
      <w:t>1046</w:t>
    </w:r>
    <w:r w:rsidRPr="00BE567D">
      <w:rPr>
        <w:b/>
      </w:rPr>
      <w:t>/1</w:t>
    </w:r>
    <w:r w:rsidR="001304C8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114E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BF214E"/>
    <w:rsid w:val="00C34E18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53149"/>
    <w:rsid w:val="00F92809"/>
    <w:rsid w:val="00F92C00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1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14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1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14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AVANTURIST d.o.o.</item>
      <item>Miše Mamić</item>
    </izvorni_sadrzaj>
    <derivirana_varijabla naziv="DomainObject.Predmet.SudioniciListNaziv_1">
      <item>FINA Regionalni centar Zagreb</item>
      <item>AVANTURIST d.o.o.</item>
      <item>Miše Mamić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AVANTURIST d.o.o., OIB 47587290634, Nečujamska 11,10000 Zagreb</item>
      <item>Miše Mamić, OIB 72694865863, Lomnička 1,10000 Zagreb</item>
    </izvorni_sadrzaj>
    <derivirana_varijabla naziv="DomainObject.Predmet.SudioniciListAdressOIB_1">
      <item>FINA Regionalni centar Zagreb, OIB 85821130368, Trg svibanjskih žrtava 1995. 1,10000 Zagreb</item>
      <item>AVANTURIST d.o.o., OIB 47587290634, Nečujamska 11,10000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47587290634</item>
      <item>, OIB 72694865863</item>
    </izvorni_sadrzaj>
    <derivirana_varijabla naziv="DomainObject.Predmet.SudioniciListNazivOIB_1">
      <item>, OIB 85821130368</item>
      <item>, OIB 47587290634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2016-04-14T12:57:00Z</dcterms:created>
  <dc:creator>ilukac</dc:creator>
  <cp:lastModifiedBy>Irena Benko</cp:lastModifiedBy>
  <cp:lastPrinted>2016-04-18T06:51:00Z</cp:lastPrinted>
  <dcterms:modified xmlns:xsi="http://www.w3.org/2001/XMLSchema-instance" xsi:type="dcterms:W3CDTF">2016-04-18T09:35:00Z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