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4b50" w14:paraId="97c4b50" w:rsidRDefault="00693347" w:rsidP="00693347" w:rsidR="0069334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347" w:rsidP="00693347" w:rsidR="0069334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93347" w:rsidP="00693347" w:rsidR="0069334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93347" w:rsidP="00693347" w:rsidR="0069334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93347" w:rsidP="00693347" w:rsidR="0069334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93347" w:rsidP="00693347" w:rsidR="0069334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93347" w:rsidP="00693347" w:rsidR="00693347" w:rsidRPr="005D578C">
      <w:pPr>
        <w:jc w:val="center"/>
        <w:rPr>
          <w:rFonts w:cs="Times New Roman" w:eastAsia="Times New Roman"/>
          <w:szCs w:val="24"/>
        </w:rPr>
      </w:pPr>
    </w:p>
    <w:p w:rsidRDefault="00693347" w:rsidP="00693347" w:rsidR="0069334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93347" w:rsidP="00693347" w:rsidR="00693347" w:rsidRPr="005D578C">
      <w:pPr>
        <w:rPr>
          <w:rFonts w:cs="Times New Roman" w:eastAsia="Times New Roman"/>
          <w:szCs w:val="24"/>
        </w:rPr>
      </w:pPr>
    </w:p>
    <w:p w:rsidRDefault="00693347" w:rsidP="00693347" w:rsidR="0069334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AZTEC d. o. o. Umag, Zemljoradnička 8, OIB </w:t>
      </w:r>
      <w:r w:rsidRPr="00693347">
        <w:rPr>
          <w:rFonts w:cs="Times New Roman" w:eastAsia="Times New Roman"/>
          <w:szCs w:val="24"/>
        </w:rPr>
        <w:t>08301380024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93347">
        <w:rPr>
          <w:rFonts w:cs="Times New Roman" w:eastAsia="Times New Roman"/>
          <w:szCs w:val="24"/>
        </w:rPr>
        <w:t>040172132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2300D2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ožujka 2016.</w:t>
      </w:r>
    </w:p>
    <w:p w:rsidRDefault="00693347" w:rsidP="00693347" w:rsidR="00693347" w:rsidRPr="005D578C">
      <w:pPr>
        <w:rPr>
          <w:rFonts w:cs="Times New Roman" w:eastAsia="Times New Roman"/>
          <w:szCs w:val="24"/>
        </w:rPr>
      </w:pPr>
    </w:p>
    <w:p w:rsidRDefault="00693347" w:rsidP="00693347" w:rsidR="0069334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93347" w:rsidP="00693347" w:rsidR="00693347" w:rsidRPr="005D578C">
      <w:pPr>
        <w:rPr>
          <w:rFonts w:cs="Times New Roman" w:eastAsia="Times New Roman"/>
          <w:szCs w:val="24"/>
        </w:rPr>
      </w:pPr>
    </w:p>
    <w:p w:rsidRDefault="00693347" w:rsidP="00693347" w:rsidR="0069334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AZTEC d. o. o. Umag, Zemljoradnička 8, OIB </w:t>
      </w:r>
      <w:r w:rsidRPr="00693347">
        <w:rPr>
          <w:rFonts w:cs="Times New Roman" w:eastAsia="Times New Roman"/>
          <w:szCs w:val="24"/>
        </w:rPr>
        <w:t>08301380024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93347">
        <w:rPr>
          <w:rFonts w:cs="Times New Roman" w:eastAsia="Times New Roman"/>
          <w:szCs w:val="24"/>
        </w:rPr>
        <w:t>040172132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2300D2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93347" w:rsidP="00693347" w:rsidR="00693347" w:rsidRPr="005D578C">
      <w:pPr>
        <w:rPr>
          <w:rFonts w:cs="Times New Roman" w:eastAsia="Times New Roman"/>
          <w:szCs w:val="24"/>
        </w:rPr>
      </w:pPr>
    </w:p>
    <w:p w:rsidRDefault="00693347" w:rsidP="00693347" w:rsidR="0069334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693347" w:rsidP="00693347" w:rsidR="00693347">
      <w:pPr>
        <w:rPr>
          <w:rFonts w:cs="Times New Roman" w:eastAsia="Times New Roman"/>
          <w:szCs w:val="20"/>
        </w:rPr>
      </w:pPr>
    </w:p>
    <w:p w:rsidRDefault="00693347" w:rsidP="00693347" w:rsidR="006933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AZTEC d. o. o. Umag, Zemljoradnička 8, OIB </w:t>
      </w:r>
      <w:r w:rsidRPr="00693347">
        <w:rPr>
          <w:rFonts w:cs="Times New Roman" w:eastAsia="Times New Roman"/>
          <w:szCs w:val="24"/>
        </w:rPr>
        <w:t>08301380024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93347">
        <w:rPr>
          <w:rFonts w:cs="Times New Roman" w:eastAsia="Times New Roman"/>
          <w:szCs w:val="24"/>
        </w:rPr>
        <w:t>040172132</w:t>
      </w:r>
      <w:r>
        <w:rPr>
          <w:rFonts w:cs="Times New Roman" w:eastAsia="Times New Roman"/>
          <w:szCs w:val="24"/>
        </w:rPr>
        <w:t>.</w:t>
      </w:r>
    </w:p>
    <w:p w:rsidRDefault="00693347" w:rsidP="00693347" w:rsidR="00693347">
      <w:pPr>
        <w:ind w:firstLine="709"/>
        <w:rPr>
          <w:rFonts w:cs="Times New Roman" w:eastAsia="Times New Roman"/>
          <w:szCs w:val="24"/>
        </w:rPr>
      </w:pPr>
    </w:p>
    <w:p w:rsidRDefault="00693347" w:rsidP="00693347" w:rsidR="006933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AZTEC d. o. o. Umag, Zemljoradnička 8, OIB </w:t>
      </w:r>
      <w:r w:rsidRPr="00693347">
        <w:rPr>
          <w:rFonts w:cs="Times New Roman" w:eastAsia="Times New Roman"/>
          <w:szCs w:val="24"/>
        </w:rPr>
        <w:t>08301380024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93347">
        <w:rPr>
          <w:rFonts w:cs="Times New Roman" w:eastAsia="Times New Roman"/>
          <w:szCs w:val="24"/>
        </w:rPr>
        <w:t>040172132</w:t>
      </w:r>
      <w:r>
        <w:rPr>
          <w:rFonts w:cs="Times New Roman" w:eastAsia="Times New Roman"/>
          <w:szCs w:val="24"/>
        </w:rPr>
        <w:t>.</w:t>
      </w:r>
    </w:p>
    <w:p w:rsidRDefault="00693347" w:rsidP="00693347" w:rsidR="00693347">
      <w:pPr>
        <w:rPr>
          <w:rFonts w:cs="Times New Roman" w:eastAsia="Times New Roman"/>
          <w:szCs w:val="24"/>
        </w:rPr>
      </w:pPr>
    </w:p>
    <w:p w:rsidRDefault="00693347" w:rsidP="00693347" w:rsidR="00693347" w:rsidRPr="005D578C">
      <w:pPr>
        <w:rPr>
          <w:rFonts w:cs="Times New Roman" w:eastAsia="Times New Roman"/>
          <w:szCs w:val="24"/>
        </w:rPr>
      </w:pPr>
    </w:p>
    <w:p w:rsidRDefault="00693347" w:rsidP="00693347" w:rsidR="0069334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93347" w:rsidP="00693347" w:rsidR="00693347">
      <w:pPr>
        <w:ind w:firstLine="708"/>
        <w:rPr>
          <w:rFonts w:cs="Times New Roman" w:eastAsia="Times New Roman"/>
          <w:szCs w:val="24"/>
        </w:rPr>
      </w:pPr>
    </w:p>
    <w:p w:rsidRDefault="00693347" w:rsidP="00693347" w:rsidR="006933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AZTEC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St-1273/2015-3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93347" w:rsidP="00693347" w:rsidR="0069334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93347" w:rsidP="00693347" w:rsidR="00693347" w:rsidRPr="005D578C">
      <w:pPr>
        <w:rPr>
          <w:rFonts w:cs="Times New Roman" w:eastAsia="Times New Roman"/>
          <w:szCs w:val="24"/>
        </w:rPr>
      </w:pPr>
    </w:p>
    <w:p w:rsidRDefault="00693347" w:rsidP="00693347" w:rsidR="0069334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2300D2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93347" w:rsidP="00693347" w:rsidR="00693347">
      <w:pPr>
        <w:rPr>
          <w:rFonts w:cs="Times New Roman" w:eastAsia="Times New Roman"/>
          <w:szCs w:val="24"/>
        </w:rPr>
      </w:pPr>
    </w:p>
    <w:p w:rsidRDefault="00693347" w:rsidP="00693347" w:rsidR="0069334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93347" w:rsidP="00693347" w:rsidR="0069334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693347" w:rsidP="00693347" w:rsidR="00693347">
      <w:pPr>
        <w:jc w:val="left"/>
        <w:rPr>
          <w:rFonts w:cs="Times New Roman" w:eastAsia="Times New Roman"/>
          <w:szCs w:val="24"/>
        </w:rPr>
      </w:pPr>
    </w:p>
    <w:p w:rsidRDefault="00693347" w:rsidP="00693347" w:rsidR="00693347" w:rsidRPr="005D578C">
      <w:pPr>
        <w:jc w:val="left"/>
        <w:rPr>
          <w:rFonts w:cs="Times New Roman" w:eastAsia="Times New Roman"/>
          <w:szCs w:val="24"/>
        </w:rPr>
      </w:pPr>
    </w:p>
    <w:p w:rsidRDefault="00693347" w:rsidP="00693347" w:rsidR="0069334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93347" w:rsidP="00693347" w:rsidR="0069334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93347" w:rsidP="00693347" w:rsidR="006933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93347" w:rsidP="00693347" w:rsidR="00693347">
      <w:pPr>
        <w:rPr>
          <w:rFonts w:cs="Times New Roman" w:eastAsia="Times New Roman"/>
          <w:szCs w:val="24"/>
        </w:rPr>
      </w:pPr>
    </w:p>
    <w:p w:rsidRDefault="00693347" w:rsidP="00693347" w:rsidR="00693347" w:rsidRPr="005D578C">
      <w:pPr>
        <w:rPr>
          <w:rFonts w:cs="Times New Roman" w:eastAsia="Times New Roman"/>
          <w:szCs w:val="24"/>
        </w:rPr>
      </w:pPr>
    </w:p>
    <w:p w:rsidRDefault="00693347" w:rsidP="00693347" w:rsidR="0069334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93347" w:rsidP="00693347" w:rsidR="006933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93347" w:rsidP="00693347" w:rsidR="006933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AZTEC d. o. o. Umag, Zemljoradnička 8,</w:t>
      </w:r>
    </w:p>
    <w:p w:rsidRDefault="00693347" w:rsidP="00693347" w:rsidR="006933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Janez Krašovec, R. Slovenija, Ljubljana, Tratnikova ulica 40,</w:t>
      </w:r>
    </w:p>
    <w:p w:rsidRDefault="00693347" w:rsidP="00693347" w:rsidR="0069334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693347" w:rsidP="00693347" w:rsidR="006933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93347" w:rsidP="00693347" w:rsidR="0069334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693347" w:rsidP="00693347" w:rsidR="0069334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93347" w:rsidP="00693347" w:rsidR="006933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93347" w:rsidP="00693347" w:rsidR="006933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93347" w:rsidP="00693347" w:rsidR="00693347"/>
    <w:p w:rsidRDefault="00693347" w:rsidP="00693347" w:rsidR="00693347"/>
    <w:p w:rsidRDefault="00693347" w:rsidP="00693347" w:rsidR="00693347"/>
    <w:p w:rsidRDefault="00693347" w:rsidP="00693347" w:rsidR="00693347"/>
    <w:p w:rsidRDefault="00693347" w:rsidP="00693347" w:rsidR="00693347"/>
    <w:p w:rsidRDefault="008A3A2A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347" w:rsidP="00693347" w:rsidR="00693347">
      <w:r>
        <w:separator/>
      </w:r>
    </w:p>
  </w:endnote>
  <w:endnote w:id="0" w:type="continuationSeparator">
    <w:p w:rsidRDefault="00693347" w:rsidP="00693347" w:rsidR="00693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347" w:rsidP="00693347" w:rsidR="00693347">
      <w:r>
        <w:separator/>
      </w:r>
    </w:p>
  </w:footnote>
  <w:footnote w:id="0" w:type="continuationSeparator">
    <w:p w:rsidRDefault="00693347" w:rsidP="00693347" w:rsidR="006933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347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A3A2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St-1273/2015-5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347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St-1273/2015-5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E81"/>
    <w:rsid w:val="002300D2"/>
    <w:rsid w:val="00693347"/>
    <w:rsid w:val="00750E81"/>
    <w:rsid w:val="0075528E"/>
    <w:rsid w:val="0079403F"/>
    <w:rsid w:val="008A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33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334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9334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3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34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3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34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A2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3A2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3A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3A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3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334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334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3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34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3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34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A2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3A2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3A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3A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St-1273/2015</izvorni_sadrzaj>
    <derivirana_varijabla naziv="DomainObject.Predmet.OznakaBroj_1">St-1273/2015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AZTEC d.o.o. UMAG</izvorni_sadrzaj>
    <derivirana_varijabla naziv="DomainObject.Predmet.ProtustrankaFormated_1">  AZTEC d.o.o. UMAG</derivirana_varijabla>
  </DomainObject.Predmet.ProtustrankaFormated>
  <DomainObject.Predmet.ProtustrankaFormatedOIB>
    <izvorni_sadrzaj>  AZTEC d.o.o. UMAG, OIB 08301380024</izvorni_sadrzaj>
    <derivirana_varijabla naziv="DomainObject.Predmet.ProtustrankaFormatedOIB_1">  AZTEC d.o.o. UMAG, OIB 08301380024</derivirana_varijabla>
  </DomainObject.Predmet.ProtustrankaFormatedOIB>
  <DomainObject.Predmet.ProtustrankaFormatedWithAdress>
    <izvorni_sadrzaj> AZTEC d.o.o. UMAG, Zemljoradnička 8, 52470 Umag</izvorni_sadrzaj>
    <derivirana_varijabla naziv="DomainObject.Predmet.ProtustrankaFormatedWithAdress_1"> AZTEC d.o.o. UMAG, Zemljoradnička 8, 52470 Umag</derivirana_varijabla>
  </DomainObject.Predmet.ProtustrankaFormatedWithAdress>
  <DomainObject.Predmet.ProtustrankaFormatedWithAdressOIB>
    <izvorni_sadrzaj> AZTEC d.o.o. UMAG, OIB 08301380024, Zemljoradnička 8, 52470 Umag</izvorni_sadrzaj>
    <derivirana_varijabla naziv="DomainObject.Predmet.ProtustrankaFormatedWithAdressOIB_1"> AZTEC d.o.o. UMAG, OIB 08301380024, Zemljoradnička 8, 52470 Umag</derivirana_varijabla>
  </DomainObject.Predmet.ProtustrankaFormatedWithAdressOIB>
  <DomainObject.Predmet.ProtustrankaWithAdress>
    <izvorni_sadrzaj>AZTEC d.o.o. UMAG Zemljoradnička 8, 52470 Umag</izvorni_sadrzaj>
    <derivirana_varijabla naziv="DomainObject.Predmet.ProtustrankaWithAdress_1">AZTEC d.o.o. UMAG Zemljoradnička 8, 52470 Umag</derivirana_varijabla>
  </DomainObject.Predmet.ProtustrankaWithAdress>
  <DomainObject.Predmet.ProtustrankaWithAdressOIB>
    <izvorni_sadrzaj>AZTEC d.o.o. UMAG, OIB 08301380024, Zemljoradnička 8, 52470 Umag</izvorni_sadrzaj>
    <derivirana_varijabla naziv="DomainObject.Predmet.ProtustrankaWithAdressOIB_1">AZTEC d.o.o. UMAG, OIB 08301380024, Zemljoradnička 8, 52470 Umag</derivirana_varijabla>
  </DomainObject.Predmet.ProtustrankaWithAdressOIB>
  <DomainObject.Predmet.ProtustrankaNazivFormated>
    <izvorni_sadrzaj>AZTEC d.o.o. UMAG</izvorni_sadrzaj>
    <derivirana_varijabla naziv="DomainObject.Predmet.ProtustrankaNazivFormated_1">AZTEC d.o.o. UMAG</derivirana_varijabla>
  </DomainObject.Predmet.ProtustrankaNazivFormated>
  <DomainObject.Predmet.ProtustrankaNazivFormatedOIB>
    <izvorni_sadrzaj>AZTEC d.o.o. UMAG, OIB 08301380024</izvorni_sadrzaj>
    <derivirana_varijabla naziv="DomainObject.Predmet.ProtustrankaNazivFormatedOIB_1">AZTEC d.o.o. UMAG, OIB 08301380024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AZTEC d.o.o. UMAG</item>
    </izvorni_sadrzaj>
    <derivirana_varijabla naziv="DomainObject.Predmet.ProtuStrankaListFormated_1">
      <item>AZTEC d.o.o. UMAG</item>
    </derivirana_varijabla>
  </DomainObject.Predmet.ProtuStrankaListFormated>
  <DomainObject.Predmet.ProtuStrankaListFormatedOIB>
    <izvorni_sadrzaj>
      <item>AZTEC d.o.o. UMAG, OIB 08301380024</item>
    </izvorni_sadrzaj>
    <derivirana_varijabla naziv="DomainObject.Predmet.ProtuStrankaListFormatedOIB_1">
      <item>AZTEC d.o.o. UMAG, OIB 08301380024</item>
    </derivirana_varijabla>
  </DomainObject.Predmet.ProtuStrankaListFormatedOIB>
  <DomainObject.Predmet.ProtuStrankaListFormatedWithAdress>
    <izvorni_sadrzaj>
      <item>AZTEC d.o.o. UMAG, Zemljoradnička 8, 52470 Umag</item>
    </izvorni_sadrzaj>
    <derivirana_varijabla naziv="DomainObject.Predmet.ProtuStrankaListFormatedWithAdress_1">
      <item>AZTEC d.o.o. UMAG, Zemljoradnička 8, 52470 Umag</item>
    </derivirana_varijabla>
  </DomainObject.Predmet.ProtuStrankaListFormatedWithAdress>
  <DomainObject.Predmet.ProtuStrankaListFormatedWithAdressOIB>
    <izvorni_sadrzaj>
      <item>AZTEC d.o.o. UMAG, OIB 08301380024, Zemljoradnička 8, 52470 Umag</item>
    </izvorni_sadrzaj>
    <derivirana_varijabla naziv="DomainObject.Predmet.ProtuStrankaListFormatedWithAdressOIB_1">
      <item>AZTEC d.o.o. UMAG, OIB 08301380024, Zemljoradnička 8, 52470 Umag</item>
    </derivirana_varijabla>
  </DomainObject.Predmet.ProtuStrankaListFormatedWithAdressOIB>
  <DomainObject.Predmet.ProtuStrankaListNazivFormated>
    <izvorni_sadrzaj>
      <item>AZTEC d.o.o. UMAG</item>
    </izvorni_sadrzaj>
    <derivirana_varijabla naziv="DomainObject.Predmet.ProtuStrankaListNazivFormated_1">
      <item>AZTEC d.o.o. UMAG</item>
    </derivirana_varijabla>
  </DomainObject.Predmet.ProtuStrankaListNazivFormated>
  <DomainObject.Predmet.ProtuStrankaListNazivFormatedOIB>
    <izvorni_sadrzaj>
      <item>AZTEC d.o.o. UMAG, OIB 08301380024</item>
    </izvorni_sadrzaj>
    <derivirana_varijabla naziv="DomainObject.Predmet.ProtuStrankaListNazivFormatedOIB_1">
      <item>AZTEC d.o.o. UMAG, OIB 08301380024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AZTEC d.o.o. UMAG</izvorni_sadrzaj>
    <derivirana_varijabla naziv="DomainObject.Predmet.ProtustrankaIDrugi_1">AZTEC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AZTEC d.o.o. UMAG, OIB 08301380024, Zemljoradnička 8, 52470 Umag</izvorni_sadrzaj>
    <derivirana_varijabla naziv="DomainObject.Predmet.ProtustrankaIDrugiAdressOIB_1">AZTEC d.o.o. UMAG, OIB 08301380024, Zemljoradnička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AZTEC d.o.o. UMAG</item>
    </izvorni_sadrzaj>
    <derivirana_varijabla naziv="DomainObject.Predmet.SudioniciListNaziv_1">
      <item>FINANCIJSKA AGENCIJA, RC RIJEKA, PODRUŽNICA PULA, PULA</item>
      <item>AZTEC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AZTEC d.o.o. UMAG, OIB 08301380024, Zemljoradnička 8,52470 Umag</item>
    </izvorni_sadrzaj>
    <derivirana_varijabla naziv="DomainObject.Predmet.SudioniciListAdressOIB_1">
      <item>FINANCIJSKA AGENCIJA, RC RIJEKA, PODRUŽNICA PULA, PULA, OIB 85821130368, Giardini 5,52100 Pula</item>
      <item>AZTEC d.o.o. UMAG, OIB 08301380024, Zemljoradnička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08301380024</item>
    </izvorni_sadrzaj>
    <derivirana_varijabla naziv="DomainObject.Predmet.SudioniciListNazivOIB_1">
      <item>, OIB 85821130368</item>
      <item>, OIB 08301380024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3043</properties:Characters>
  <properties:Lines>82</properties:Lines>
  <properties:Paragraphs>30</properties:Paragraphs>
  <properties:TotalTime>7</properties:TotalTime>
  <properties:ScaleCrop>false</properties:ScaleCrop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2016-03-23T07:43:00Z</dcterms:created>
  <dc:creator>Mihaela Kaligari</dc:creator>
  <dc:description/>
  <cp:keywords/>
  <cp:lastModifiedBy>Lorena Paris Aničić</cp:lastModifiedBy>
  <dcterms:modified xmlns:xsi="http://www.w3.org/2001/XMLSchema-instance" xsi:type="dcterms:W3CDTF">2016-03-25T08:35:00Z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