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b389" w14:paraId="491b389"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2F553B">
        <w:rPr>
          <w:b/>
        </w:rPr>
        <w:t>2082</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2F553B" w:rsidRPr="002F553B">
        <w:t>SAVITRI j.d.o.o. za usluge, turistička agencija, Dubrovnik, Branitelja Dubrovnika 15, MBS: 080827398, OIB: 40169390204</w:t>
      </w:r>
      <w:r w:rsidRPr="00815E32">
        <w:t xml:space="preserve">, dana </w:t>
      </w:r>
      <w:r w:rsidR="002F553B">
        <w:t>13</w:t>
      </w:r>
      <w:r>
        <w:t xml:space="preserve">. </w:t>
      </w:r>
      <w:r w:rsidR="002F553B">
        <w:t>ožujka</w:t>
      </w:r>
      <w:r>
        <w:t xml:space="preserve"> </w:t>
      </w:r>
      <w:r w:rsidR="002F553B">
        <w:t>2017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prostorijama ovog suda na adresi Dr. Ante Starčevića 23, Dubrovnik, sudnica br. 1, za dan </w:t>
      </w:r>
      <w:r w:rsidR="002F553B">
        <w:t>26</w:t>
      </w:r>
      <w:r>
        <w:t xml:space="preserve">. </w:t>
      </w:r>
      <w:r w:rsidR="002F553B">
        <w:t>travnja 2017</w:t>
      </w:r>
      <w:r>
        <w:t xml:space="preserve">. u </w:t>
      </w:r>
      <w:r w:rsidR="002F553B">
        <w:t>09</w:t>
      </w:r>
      <w:r>
        <w:t>.</w:t>
      </w:r>
      <w:r w:rsidR="002F553B">
        <w:t>00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 xml:space="preserve">Pozivaju se predlagatelj i zakonski zastupnik dužnika </w:t>
      </w:r>
      <w:r w:rsidR="002F553B">
        <w:t>Goran Stojanović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2F553B">
        <w:rPr>
          <w:b/>
        </w:rPr>
        <w:t>13</w:t>
      </w:r>
      <w:r>
        <w:t xml:space="preserve">. </w:t>
      </w:r>
      <w:r w:rsidR="002F553B">
        <w:rPr>
          <w:b/>
        </w:rPr>
        <w:t>ožujka 2017</w:t>
      </w:r>
      <w:r w:rsidRPr="00815E32">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r w:rsidR="00DF1F89">
        <w:rPr>
          <w:b/>
        </w:rPr>
        <w:t>, v.r.</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2F553B" w:rsidP="00206CCD" w:rsidR="002F553B">
      <w:pPr>
        <w:jc w:val="both"/>
      </w:pPr>
      <w:r>
        <w:t>- FINA</w:t>
      </w:r>
    </w:p>
    <w:p w:rsidRDefault="002F553B" w:rsidP="00206CCD" w:rsidR="002F553B" w:rsidRPr="00815E32">
      <w:pPr>
        <w:jc w:val="both"/>
      </w:pPr>
      <w:r>
        <w:t>- dužnik</w:t>
      </w:r>
    </w:p>
    <w:sectPr w:rsidSect="00206CCD" w:rsidR="002F553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2F553B"/>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7A5"/>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1F89"/>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EE77A8"/>
    <w:rsid w:val="00EF61DC"/>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2082</izvorni_sadrzaj>
    <derivirana_varijabla naziv="DomainObject.Predmet.Broj_1">2082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St-2082/2016</izvorni_sadrzaj>
    <derivirana_varijabla naziv="DomainObject.Predmet.OznakaBroj_1">St-2082/2016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SAVITRI jednostavno društvo s ograničenom odgovornošću za usluge, turistička agencija</izvorni_sadrzaj>
    <derivirana_varijabla naziv="DomainObject.Predmet.ProtustrankaFormated_1">  SAVITRI jednostavno društvo s ograničenom odgovornošću za usluge, turistička agencija</derivirana_varijabla>
  </DomainObject.Predmet.ProtustrankaFormated>
  <DomainObject.Predmet.ProtustrankaFormatedOIB>
    <izvorni_sadrzaj>  SAVITRI jednostavno društvo s ograničenom odgovornošću za usluge, turistička agencija, OIB 40169390204</izvorni_sadrzaj>
    <derivirana_varijabla naziv="DomainObject.Predmet.ProtustrankaFormatedOIB_1">  SAVITRI jednostavno društvo s ograničenom odgovornošću za usluge, turistička agencija, OIB 40169390204</derivirana_varijabla>
  </DomainObject.Predmet.ProtustrankaFormatedOIB>
  <DomainObject.Predmet.ProtustrankaFormatedWithAdress>
    <izvorni_sadrzaj> SAVITRI jednostavno društvo s ograničenom odgovornošću za usluge, turistička agencija, Branitelja Dubrovnika 15, 20000 Dubrovnik</izvorni_sadrzaj>
    <derivirana_varijabla naziv="DomainObject.Predmet.ProtustrankaFormatedWithAdress_1"> SAVITRI jednostavno društvo s ograničenom odgovornošću za usluge, turistička agencija, Branitelja Dubrovnika 15, 20000 Dubrovnik</derivirana_varijabla>
  </DomainObject.Predmet.ProtustrankaFormatedWithAdress>
  <DomainObject.Predmet.ProtustrankaFormatedWithAdressOIB>
    <izvorni_sadrzaj> SAVITRI jednostavno društvo s ograničenom odgovornošću za usluge, turistička agencija, OIB 40169390204, Branitelja Dubrovnika 15, 20000 Dubrovnik</izvorni_sadrzaj>
    <derivirana_varijabla naziv="DomainObject.Predmet.ProtustrankaFormatedWithAdressOIB_1"> SAVITRI jednostavno društvo s ograničenom odgovornošću za usluge, turistička agencija, OIB 40169390204, Branitelja Dubrovnika 15, 20000 Dubrovnik</derivirana_varijabla>
  </DomainObject.Predmet.ProtustrankaFormatedWithAdressOIB>
  <DomainObject.Predmet.ProtustrankaWithAdress>
    <izvorni_sadrzaj>SAVITRI jednostavno društvo s ograničenom odgovornošću za usluge, turistička agencija Branitelja Dubrovnika 15, 20000 Dubrovnik</izvorni_sadrzaj>
    <derivirana_varijabla naziv="DomainObject.Predmet.ProtustrankaWithAdress_1">SAVITRI jednostavno društvo s ograničenom odgovornošću za usluge, turistička agencija Branitelja Dubrovnika 15, 20000 Dubrovnik</derivirana_varijabla>
  </DomainObject.Predmet.ProtustrankaWithAdress>
  <DomainObject.Predmet.ProtustrankaWithAdressOIB>
    <izvorni_sadrzaj>SAVITRI jednostavno društvo s ograničenom odgovornošću za usluge, turistička agencija, OIB 40169390204, Branitelja Dubrovnika 15, 20000 Dubrovnik</izvorni_sadrzaj>
    <derivirana_varijabla naziv="DomainObject.Predmet.ProtustrankaWithAdressOIB_1">SAVITRI jednostavno društvo s ograničenom odgovornošću za usluge, turistička agencija, OIB 40169390204, Branitelja Dubrovnika 15, 20000 Dubrovnik</derivirana_varijabla>
  </DomainObject.Predmet.ProtustrankaWithAdressOIB>
  <DomainObject.Predmet.ProtustrankaNazivFormated>
    <izvorni_sadrzaj>SAVITRI jednostavno društvo s ograničenom odgovornošću za usluge, turistička agencija</izvorni_sadrzaj>
    <derivirana_varijabla naziv="DomainObject.Predmet.ProtustrankaNazivFormated_1">SAVITRI jednostavno društvo s ograničenom odgovornošću za usluge, turistička agencija</derivirana_varijabla>
  </DomainObject.Predmet.ProtustrankaNazivFormated>
  <DomainObject.Predmet.ProtustrankaNazivFormatedOIB>
    <izvorni_sadrzaj>SAVITRI jednostavno društvo s ograničenom odgovornošću za usluge, turistička agencija, OIB 40169390204</izvorni_sadrzaj>
    <derivirana_varijabla naziv="DomainObject.Predmet.ProtustrankaNazivFormatedOIB_1">SAVITRI jednostavno društvo s ograničenom odgovornošću za usluge, turistička agencija, OIB 40169390204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15803.19</izvorni_sadrzaj>
    <derivirana_varijabla naziv="DomainObject.Predmet.TrenutnaVrijednost_1">15803.19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SAVITRI jednostavno društvo s ograničenom odgovornošću za usluge, turistička agencija</item>
    </izvorni_sadrzaj>
    <derivirana_varijabla naziv="DomainObject.Predmet.ProtuStrankaListFormated_1">
      <item>SAVITRI jednostavno društvo s ograničenom odgovornošću za usluge, turistička agencija</item>
    </derivirana_varijabla>
  </DomainObject.Predmet.ProtuStrankaListFormated>
  <DomainObject.Predmet.ProtuStrankaListFormatedOIB>
    <izvorni_sadrzaj>
      <item>SAVITRI jednostavno društvo s ograničenom odgovornošću za usluge, turistička agencija, OIB 40169390204</item>
    </izvorni_sadrzaj>
    <derivirana_varijabla naziv="DomainObject.Predmet.ProtuStrankaListFormatedOIB_1">
      <item>SAVITRI jednostavno društvo s ograničenom odgovornošću za usluge, turistička agencija, OIB 40169390204</item>
    </derivirana_varijabla>
  </DomainObject.Predmet.ProtuStrankaListFormatedOIB>
  <DomainObject.Predmet.ProtuStrankaListFormatedWithAdress>
    <izvorni_sadrzaj>
      <item>SAVITRI jednostavno društvo s ograničenom odgovornošću za usluge, turistička agencija, Branitelja Dubrovnika 15, 20000 Dubrovnik</item>
    </izvorni_sadrzaj>
    <derivirana_varijabla naziv="DomainObject.Predmet.ProtuStrankaListFormatedWithAdress_1">
      <item>SAVITRI jednostavno društvo s ograničenom odgovornošću za usluge, turistička agencija, Branitelja Dubrovnika 15, 20000 Dubrovnik</item>
    </derivirana_varijabla>
  </DomainObject.Predmet.ProtuStrankaListFormatedWithAdress>
  <DomainObject.Predmet.ProtuStrankaListFormatedWithAdressOIB>
    <izvorni_sadrzaj>
      <item>SAVITRI jednostavno društvo s ograničenom odgovornošću za usluge, turistička agencija, OIB 40169390204, Branitelja Dubrovnika 15, 20000 Dubrovnik</item>
    </izvorni_sadrzaj>
    <derivirana_varijabla naziv="DomainObject.Predmet.ProtuStrankaListFormatedWithAdressOIB_1">
      <item>SAVITRI jednostavno društvo s ograničenom odgovornošću za usluge, turistička agencija, OIB 40169390204, Branitelja Dubrovnika 15, 20000 Dubrovnik</item>
    </derivirana_varijabla>
  </DomainObject.Predmet.ProtuStrankaListFormatedWithAdressOIB>
  <DomainObject.Predmet.ProtuStrankaListNazivFormated>
    <izvorni_sadrzaj>
      <item>SAVITRI jednostavno društvo s ograničenom odgovornošću za usluge, turistička agencija</item>
    </izvorni_sadrzaj>
    <derivirana_varijabla naziv="DomainObject.Predmet.ProtuStrankaListNazivFormated_1">
      <item>SAVITRI jednostavno društvo s ograničenom odgovornošću za usluge, turistička agencija</item>
    </derivirana_varijabla>
  </DomainObject.Predmet.ProtuStrankaListNazivFormated>
  <DomainObject.Predmet.ProtuStrankaListNazivFormatedOIB>
    <izvorni_sadrzaj>
      <item>SAVITRI jednostavno društvo s ograničenom odgovornošću za usluge, turistička agencija, OIB 40169390204</item>
    </izvorni_sadrzaj>
    <derivirana_varijabla naziv="DomainObject.Predmet.ProtuStrankaListNazivFormatedOIB_1">
      <item>SAVITRI jednostavno društvo s ograničenom odgovornošću za usluge, turistička agencija, OIB 40169390204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SAVITRI jednostavno društvo s ograničenom odgovornošću za usluge, turistička agencija</izvorni_sadrzaj>
    <derivirana_varijabla naziv="DomainObject.Predmet.ProtustrankaIDrugi_1">SAVITRI jednostavno društvo s ograničenom odgovornošću za usluge,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SAVITRI jednostavno društvo s ograničenom odgovornošću za usluge, turistička agencija, OIB 40169390204, Branitelja Dubrovnika 15, 20000 Dubrovnik</izvorni_sadrzaj>
    <derivirana_varijabla naziv="DomainObject.Predmet.ProtustrankaIDrugiAdressOIB_1">SAVITRI jednostavno društvo s ograničenom odgovornošću za usluge, turistička agencija, OIB 40169390204, Branitelja Dubrovnika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SAVITRI jednostavno društvo s ograničenom odgovornošću za usluge, turistička agencija</item>
    </izvorni_sadrzaj>
    <derivirana_varijabla naziv="DomainObject.Predmet.SudioniciListNaziv_1">
      <item>FINA, RC Split, Podružnica Dubrovnik</item>
      <item>SAVITRI jednostavno društvo s ograničenom odgovornošću za usluge, turistička agencija</item>
    </derivirana_varijabla>
  </DomainObject.Predmet.SudioniciListNaziv>
  <DomainObject.Predmet.SudioniciListAdressOIB>
    <izvorni_sadrzaj>
      <item>FINA, RC Split, Podružnica Dubrovnik, OIB 85821130368, Vukovarska 2,20000 Dubrovnik</item>
      <item>SAVITRI jednostavno društvo s ograničenom odgovornošću za usluge, turistička agencija, OIB 40169390204, Branitelja Dubrovnika 15,20000 Dubrovnik</item>
    </izvorni_sadrzaj>
    <derivirana_varijabla naziv="DomainObject.Predmet.SudioniciListAdressOIB_1">
      <item>FINA, RC Split, Podružnica Dubrovnik, OIB 85821130368, Vukovarska 2,20000 Dubrovnik</item>
      <item>SAVITRI jednostavno društvo s ograničenom odgovornošću za usluge, turistička agencija, OIB 40169390204, Branitelja Dubrovnika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40169390204</item>
    </izvorni_sadrzaj>
    <derivirana_varijabla naziv="DomainObject.Predmet.SudioniciListNazivOIB_1">
      <item>, OIB 85821130368</item>
      <item>, OIB 40169390204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254</properties:Words>
  <properties:Characters>1264</properties:Characters>
  <properties:Lines>46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2017-03-13T08:44:00Z</dcterms:created>
  <dc:creator>RH-TDU</dc:creator>
  <cp:lastModifiedBy>Andrijana Leto</cp:lastModifiedBy>
  <cp:lastPrinted>2017-03-13T08:47:00Z</cp:lastPrinted>
  <dcterms:modified xmlns:xsi="http://www.w3.org/2001/XMLSchema-instance" xsi:type="dcterms:W3CDTF">2017-03-13T09:22:00Z</dcterms:modified>
  <cp:revision>5</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