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c1a2" w14:paraId="30ac1a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9862C2" w:rsidRPr="009862C2">
        <w:rPr>
          <w:lang w:val="hr-HR"/>
        </w:rPr>
        <w:t>NOĆNA MUZIKA j.d.o.o.</w:t>
      </w:r>
      <w:r w:rsidR="009862C2">
        <w:rPr>
          <w:lang w:val="hr-HR"/>
        </w:rPr>
        <w:t>,</w:t>
      </w:r>
      <w:r w:rsidR="009862C2" w:rsidRPr="009862C2">
        <w:rPr>
          <w:lang w:val="hr-HR"/>
        </w:rPr>
        <w:t xml:space="preserve"> OIB: 71667797003</w:t>
      </w:r>
      <w:r w:rsidR="009862C2" w:rsidRPr="00EE6B79">
        <w:rPr>
          <w:lang w:val="hr-HR"/>
        </w:rPr>
        <w:t xml:space="preserve">, </w:t>
      </w:r>
      <w:r w:rsidR="009862C2" w:rsidRPr="009862C2">
        <w:rPr>
          <w:lang w:val="hr-HR"/>
        </w:rPr>
        <w:t xml:space="preserve">Split, Dosud 1,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862C2" w:rsidRPr="009862C2">
        <w:t>NOĆNA MUZIKA j.d.o.o.</w:t>
      </w:r>
      <w:r w:rsidR="009862C2">
        <w:t>,</w:t>
      </w:r>
      <w:r w:rsidR="009862C2" w:rsidRPr="009862C2">
        <w:t xml:space="preserve"> OIB: 71667797003</w:t>
      </w:r>
      <w:r w:rsidR="009862C2" w:rsidRPr="00EE6B79">
        <w:t xml:space="preserve">, </w:t>
      </w:r>
      <w:r w:rsidR="009862C2" w:rsidRPr="009862C2">
        <w:t>Split, Dosud 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</w:t>
      </w:r>
      <w:r w:rsidR="009862C2">
        <w:t>9</w:t>
      </w:r>
      <w:r w:rsidR="00571154">
        <w:t>:</w:t>
      </w:r>
      <w:r w:rsidR="009862C2">
        <w:t>20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862C2" w:rsidR="009862C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9862C2">
        <w:rPr>
          <w:rFonts w:cs="Times New Roman" w:eastAsia="Times New Roman"/>
          <w:szCs w:val="24"/>
          <w:lang w:eastAsia="hr-HR"/>
        </w:rPr>
        <w:t>Renato Radić iz Ivan Dolca, Ivan Dolac 117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9862C2">
        <w:t>Renatu Radiću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571154">
        <w:rPr>
          <w:szCs w:val="24"/>
        </w:rPr>
        <w:t>, na temelju odredbe čl. 444</w:t>
      </w:r>
      <w:r>
        <w:rPr>
          <w:szCs w:val="24"/>
        </w:rPr>
        <w:t xml:space="preserve">.  st. </w:t>
      </w:r>
      <w:r w:rsidR="00571154">
        <w:rPr>
          <w:szCs w:val="24"/>
        </w:rPr>
        <w:t>2</w:t>
      </w:r>
      <w:r>
        <w:rPr>
          <w:szCs w:val="24"/>
        </w:rPr>
        <w:t xml:space="preserve">. SZ-a, prijedlog za otvaranje stečajnog postupka nad dužnikom </w:t>
      </w:r>
      <w:r w:rsidR="009862C2" w:rsidRPr="009862C2">
        <w:t>NOĆNA MUZIKA j.d.o.o.</w:t>
      </w:r>
      <w:r w:rsidR="009862C2">
        <w:t>,</w:t>
      </w:r>
      <w:r w:rsidR="009862C2" w:rsidRPr="009862C2">
        <w:t xml:space="preserve"> OIB: 71667797003</w:t>
      </w:r>
      <w:r w:rsidR="009862C2" w:rsidRPr="00EE6B79">
        <w:t xml:space="preserve">, </w:t>
      </w:r>
      <w:r w:rsidR="009862C2" w:rsidRPr="009862C2">
        <w:t>Split, Dosud 1</w:t>
      </w:r>
      <w:r w:rsidR="00426310">
        <w:rPr>
          <w:szCs w:val="24"/>
        </w:rPr>
        <w:t>.</w:t>
      </w:r>
    </w:p>
    <w:p w:rsidRDefault="00571154" w:rsidP="00571154" w:rsidR="00571154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9862C2">
        <w:rPr>
          <w:szCs w:val="24"/>
        </w:rPr>
        <w:t>ja u neprekinutom razdoblju od 422</w:t>
      </w:r>
      <w:r>
        <w:rPr>
          <w:szCs w:val="24"/>
        </w:rPr>
        <w:t xml:space="preserve"> dana, u ukupnom iznosu od </w:t>
      </w:r>
      <w:r w:rsidR="009862C2">
        <w:rPr>
          <w:szCs w:val="24"/>
        </w:rPr>
        <w:t>63.719,87</w:t>
      </w:r>
      <w:r>
        <w:rPr>
          <w:szCs w:val="24"/>
        </w:rPr>
        <w:t xml:space="preserve"> kn, kao i da prema podacima koji su dostavljeni od Hrvatskog zavoda za mirovinsko osiguranje dužnik ima </w:t>
      </w:r>
      <w:r w:rsidR="009862C2">
        <w:rPr>
          <w:szCs w:val="24"/>
        </w:rPr>
        <w:t>4</w:t>
      </w:r>
      <w:r>
        <w:rPr>
          <w:szCs w:val="24"/>
        </w:rPr>
        <w:t xml:space="preserve">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571154" w:rsidP="00571154" w:rsidR="00571154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9862C2">
        <w:rPr>
          <w:szCs w:val="24"/>
        </w:rPr>
        <w:t>u neprekinutom razdoblju od 422</w:t>
      </w:r>
      <w:r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9862C2">
        <w:rPr>
          <w:szCs w:val="24"/>
        </w:rPr>
        <w:t>četiri</w:t>
      </w:r>
      <w:r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571154" w:rsidP="00571154" w:rsidR="00571154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571154" w:rsidP="00571154" w:rsidR="00571154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571154" w:rsidP="00571154" w:rsidR="00571154" w:rsidRPr="00564E07">
      <w:pPr>
        <w:spacing w:before="100"/>
        <w:ind w:left="6373"/>
        <w:jc w:val="center"/>
      </w:pPr>
      <w:r w:rsidRPr="00564E07">
        <w:t>SUTKINJA</w:t>
      </w:r>
    </w:p>
    <w:p w:rsidRDefault="00571154" w:rsidP="00571154" w:rsidR="00571154" w:rsidRPr="00564E07">
      <w:pPr>
        <w:ind w:left="6372"/>
        <w:jc w:val="center"/>
      </w:pPr>
      <w:r w:rsidRPr="00564E07">
        <w:t>ANA GOLUB GRUIĆ</w:t>
      </w:r>
    </w:p>
    <w:p w:rsidRDefault="00571154" w:rsidP="00571154" w:rsidR="00571154" w:rsidRPr="00564E07"/>
    <w:p w:rsidRDefault="00571154" w:rsidP="00571154" w:rsidR="00571154" w:rsidRPr="00564E07">
      <w:pPr>
        <w:jc w:val="both"/>
      </w:pPr>
      <w:r w:rsidRPr="00564E07">
        <w:t>POUKA O PRAVNOM LIJEKU:</w:t>
      </w:r>
      <w:r>
        <w:t xml:space="preserve"> </w:t>
      </w:r>
    </w:p>
    <w:p w:rsidRDefault="00571154" w:rsidP="00571154" w:rsidR="00571154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571154" w:rsidP="00571154" w:rsidR="00571154" w:rsidRPr="00564E07">
      <w:pPr>
        <w:spacing w:before="200"/>
      </w:pPr>
      <w:r w:rsidRPr="00564E07">
        <w:t>DNA: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571154" w:rsidR="00853B3E" w:rsidRPr="00564E07">
      <w:pPr>
        <w:spacing w:before="200"/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74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9862C2">
      <w:t>26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9862C2">
      <w:t>26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71154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274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862C2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NOĆNA MUZIKA j.d.o.o. za usluge</izvorni_sadrzaj>
    <derivirana_varijabla naziv="DomainObject.Predmet.ProtustrankaFormated_1">  NOĆNA MUZIKA j.d.o.o. za usluge</derivirana_varijabla>
  </DomainObject.Predmet.ProtustrankaFormated>
  <DomainObject.Predmet.ProtustrankaFormatedOIB>
    <izvorni_sadrzaj>  NOĆNA MUZIKA j.d.o.o. za usluge, OIB 71667797003</izvorni_sadrzaj>
    <derivirana_varijabla naziv="DomainObject.Predmet.ProtustrankaFormatedOIB_1">  NOĆNA MUZIKA j.d.o.o. za usluge, OIB 71667797003</derivirana_varijabla>
  </DomainObject.Predmet.ProtustrankaFormatedOIB>
  <DomainObject.Predmet.ProtustrankaFormatedWithAdress>
    <izvorni_sadrzaj> NOĆNA MUZIKA j.d.o.o. za usluge, Dosud 1, 21000 Split</izvorni_sadrzaj>
    <derivirana_varijabla naziv="DomainObject.Predmet.ProtustrankaFormatedWithAdress_1"> NOĆNA MUZIKA j.d.o.o. za usluge, Dosud 1, 21000 Split</derivirana_varijabla>
  </DomainObject.Predmet.ProtustrankaFormatedWithAdress>
  <DomainObject.Predmet.ProtustrankaFormatedWithAdressOIB>
    <izvorni_sadrzaj> NOĆNA MUZIKA j.d.o.o. za usluge, OIB 71667797003, Dosud 1, 21000 Split</izvorni_sadrzaj>
    <derivirana_varijabla naziv="DomainObject.Predmet.ProtustrankaFormatedWithAdressOIB_1"> NOĆNA MUZIKA j.d.o.o. za usluge, OIB 71667797003, Dosud 1, 21000 Split</derivirana_varijabla>
  </DomainObject.Predmet.ProtustrankaFormatedWithAdressOIB>
  <DomainObject.Predmet.ProtustrankaWithAdress>
    <izvorni_sadrzaj>NOĆNA MUZIKA j.d.o.o. za usluge Dosud 1, 21000 Split</izvorni_sadrzaj>
    <derivirana_varijabla naziv="DomainObject.Predmet.ProtustrankaWithAdress_1">NOĆNA MUZIKA j.d.o.o. za usluge Dosud 1, 21000 Split</derivirana_varijabla>
  </DomainObject.Predmet.ProtustrankaWithAdress>
  <DomainObject.Predmet.ProtustrankaWithAdressOIB>
    <izvorni_sadrzaj>NOĆNA MUZIKA j.d.o.o. za usluge, OIB 71667797003, Dosud 1, 21000 Split</izvorni_sadrzaj>
    <derivirana_varijabla naziv="DomainObject.Predmet.ProtustrankaWithAdressOIB_1">NOĆNA MUZIKA j.d.o.o. za usluge, OIB 71667797003, Dosud 1, 21000 Split</derivirana_varijabla>
  </DomainObject.Predmet.ProtustrankaWithAdressOIB>
  <DomainObject.Predmet.ProtustrankaNazivFormated>
    <izvorni_sadrzaj>NOĆNA MUZIKA j.d.o.o. za usluge</izvorni_sadrzaj>
    <derivirana_varijabla naziv="DomainObject.Predmet.ProtustrankaNazivFormated_1">NOĆNA MUZIKA j.d.o.o. za usluge</derivirana_varijabla>
  </DomainObject.Predmet.ProtustrankaNazivFormated>
  <DomainObject.Predmet.ProtustrankaNazivFormatedOIB>
    <izvorni_sadrzaj>NOĆNA MUZIKA j.d.o.o. za usluge, OIB 71667797003</izvorni_sadrzaj>
    <derivirana_varijabla naziv="DomainObject.Predmet.ProtustrankaNazivFormatedOIB_1">NOĆNA MUZIKA j.d.o.o. za usluge, OIB 71667797003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63719.87</izvorni_sadrzaj>
    <derivirana_varijabla naziv="DomainObject.Predmet.TrenutnaVrijednost_1">63719.87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NOĆNA MUZIKA j.d.o.o. za usluge</item>
    </izvorni_sadrzaj>
    <derivirana_varijabla naziv="DomainObject.Predmet.ProtuStrankaListFormated_1">
      <item>NOĆNA MUZIKA j.d.o.o. za usluge</item>
    </derivirana_varijabla>
  </DomainObject.Predmet.ProtuStrankaListFormated>
  <DomainObject.Predmet.ProtuStrankaListFormatedOIB>
    <izvorni_sadrzaj>
      <item>NOĆNA MUZIKA j.d.o.o. za usluge, OIB 71667797003</item>
    </izvorni_sadrzaj>
    <derivirana_varijabla naziv="DomainObject.Predmet.ProtuStrankaListFormatedOIB_1">
      <item>NOĆNA MUZIKA j.d.o.o. za usluge, OIB 71667797003</item>
    </derivirana_varijabla>
  </DomainObject.Predmet.ProtuStrankaListFormatedOIB>
  <DomainObject.Predmet.ProtuStrankaListFormatedWithAdress>
    <izvorni_sadrzaj>
      <item>NOĆNA MUZIKA j.d.o.o. za usluge, Dosud 1, 21000 Split</item>
    </izvorni_sadrzaj>
    <derivirana_varijabla naziv="DomainObject.Predmet.ProtuStrankaListFormatedWithAdress_1">
      <item>NOĆNA MUZIKA j.d.o.o. za usluge, Dosud 1, 21000 Split</item>
    </derivirana_varijabla>
  </DomainObject.Predmet.ProtuStrankaListFormatedWithAdress>
  <DomainObject.Predmet.ProtuStrankaListFormatedWithAdressOIB>
    <izvorni_sadrzaj>
      <item>NOĆNA MUZIKA j.d.o.o. za usluge, OIB 71667797003, Dosud 1, 21000 Split</item>
    </izvorni_sadrzaj>
    <derivirana_varijabla naziv="DomainObject.Predmet.ProtuStrankaListFormatedWithAdressOIB_1">
      <item>NOĆNA MUZIKA j.d.o.o. za usluge, OIB 71667797003, Dosud 1, 21000 Split</item>
    </derivirana_varijabla>
  </DomainObject.Predmet.ProtuStrankaListFormatedWithAdressOIB>
  <DomainObject.Predmet.ProtuStrankaListNazivFormated>
    <izvorni_sadrzaj>
      <item>NOĆNA MUZIKA j.d.o.o. za usluge</item>
    </izvorni_sadrzaj>
    <derivirana_varijabla naziv="DomainObject.Predmet.ProtuStrankaListNazivFormated_1">
      <item>NOĆNA MUZIKA j.d.o.o. za usluge</item>
    </derivirana_varijabla>
  </DomainObject.Predmet.ProtuStrankaListNazivFormated>
  <DomainObject.Predmet.ProtuStrankaListNazivFormatedOIB>
    <izvorni_sadrzaj>
      <item>NOĆNA MUZIKA j.d.o.o. za usluge, OIB 71667797003</item>
    </izvorni_sadrzaj>
    <derivirana_varijabla naziv="DomainObject.Predmet.ProtuStrankaListNazivFormatedOIB_1">
      <item>NOĆNA MUZIKA j.d.o.o. za usluge, OIB 71667797003</item>
    </derivirana_varijabla>
  </DomainObject.Predmet.ProtuStrankaListNazivFormatedOIB>
  <DomainObject.Predmet.OstaliListFormated>
    <izvorni_sadrzaj>
      <item>Renato Radić</item>
    </izvorni_sadrzaj>
    <derivirana_varijabla naziv="DomainObject.Predmet.OstaliListFormated_1">
      <item>Renato Radić</item>
    </derivirana_varijabla>
  </DomainObject.Predmet.OstaliListFormated>
  <DomainObject.Predmet.OstaliListFormatedOIB>
    <izvorni_sadrzaj>
      <item>Renato Radić, OIB 81415165646</item>
    </izvorni_sadrzaj>
    <derivirana_varijabla naziv="DomainObject.Predmet.OstaliListFormatedOIB_1">
      <item>Renato Radić, OIB 81415165646</item>
    </derivirana_varijabla>
  </DomainObject.Predmet.OstaliListFormatedOIB>
  <DomainObject.Predmet.OstaliListFormatedWithAdress>
    <izvorni_sadrzaj>
      <item>Renato Radić, Ivan Dolac 117, 21465 Ivan Dolac</item>
    </izvorni_sadrzaj>
    <derivirana_varijabla naziv="DomainObject.Predmet.OstaliListFormatedWithAdress_1">
      <item>Renato Radić, Ivan Dolac 117, 21465 Ivan Dolac</item>
    </derivirana_varijabla>
  </DomainObject.Predmet.OstaliListFormatedWithAdress>
  <DomainObject.Predmet.OstaliListFormatedWithAdressOIB>
    <izvorni_sadrzaj>
      <item>Renato Radić, OIB 81415165646, Ivan Dolac 117, 21465 Ivan Dolac</item>
    </izvorni_sadrzaj>
    <derivirana_varijabla naziv="DomainObject.Predmet.OstaliListFormatedWithAdressOIB_1">
      <item>Renato Radić, OIB 81415165646, Ivan Dolac 117, 21465 Ivan Dolac</item>
    </derivirana_varijabla>
  </DomainObject.Predmet.OstaliListFormatedWithAdressOIB>
  <DomainObject.Predmet.OstaliListNazivFormated>
    <izvorni_sadrzaj>
      <item>Renato Radić</item>
    </izvorni_sadrzaj>
    <derivirana_varijabla naziv="DomainObject.Predmet.OstaliListNazivFormated_1">
      <item>Renato Radić</item>
    </derivirana_varijabla>
  </DomainObject.Predmet.OstaliListNazivFormated>
  <DomainObject.Predmet.OstaliListNazivFormatedOIB>
    <izvorni_sadrzaj>
      <item>Renato Radić, OIB 81415165646</item>
    </izvorni_sadrzaj>
    <derivirana_varijabla naziv="DomainObject.Predmet.OstaliListNazivFormatedOIB_1">
      <item>Renato Radić, OIB 81415165646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NOĆNA MUZIKA j.d.o.o. za usluge</izvorni_sadrzaj>
    <derivirana_varijabla naziv="DomainObject.Predmet.ProtustrankaIDrugi_1">NOĆNA MUZIKA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NOĆNA MUZIKA j.d.o.o. za usluge, OIB 71667797003, Dosud 1, 21000 Split</izvorni_sadrzaj>
    <derivirana_varijabla naziv="DomainObject.Predmet.ProtustrankaIDrugiAdressOIB_1">NOĆNA MUZIKA j.d.o.o. za usluge, OIB 71667797003, Dosud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MUZIKA j.d.o.o. za usluge</item>
      <item>FINANCIJSKA AGENCIJA, RC SPLIT</item>
      <item>Renato Radić</item>
    </izvorni_sadrzaj>
    <derivirana_varijabla naziv="DomainObject.Predmet.SudioniciListNaziv_1">
      <item>NOĆNA MUZIKA j.d.o.o. za usluge</item>
      <item>FINANCIJSKA AGENCIJA, RC SPLIT</item>
      <item>Renato Radić</item>
    </derivirana_varijabla>
  </DomainObject.Predmet.SudioniciListNaziv>
  <DomainObject.Predmet.SudioniciListAdressOIB>
    <izvorni_sadrzaj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izvorni_sadrzaj>
    <derivirana_varijabla naziv="DomainObject.Predmet.SudioniciListAdressOIB_1"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71667797003</item>
      <item>, OIB 85821130368</item>
      <item>, OIB 81415165646</item>
    </izvorni_sadrzaj>
    <derivirana_varijabla naziv="DomainObject.Predmet.SudioniciListNazivOIB_1">
      <item>, OIB 71667797003</item>
      <item>, OIB 85821130368</item>
      <item>, OIB 81415165646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F6887-8A5E-45E7-9852-D97BDE31C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5426</properties:Characters>
  <properties:Lines>103</properties:Lines>
  <properties:Paragraphs>49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2017-04-07T07:15:00Z</cp:lastPrinted>
  <dcterms:modified xmlns:xsi="http://www.w3.org/2001/XMLSchema-instance" xsi:type="dcterms:W3CDTF">2017-04-07T08:42:00Z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