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18c8" w14:paraId="d5818c8" w:rsidRDefault="00BC33FD" w:rsidP="008C04AA" w:rsidR="008C04AA" w:rsidRPr="005829BB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</w:t>
      </w:r>
      <w:r w:rsidR="00D113D4">
        <w:rPr>
          <w:b/>
        </w:rPr>
        <w:t xml:space="preserve">   </w:t>
      </w:r>
      <w:r w:rsidR="008C04AA" w:rsidRPr="005829BB">
        <w:rPr>
          <w:b/>
        </w:rPr>
        <w:t xml:space="preserve">   </w:t>
      </w:r>
      <w:r w:rsidR="008C04AA"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5829BB">
        <w:rPr>
          <w:b/>
        </w:rPr>
        <w:t xml:space="preserve"> </w:t>
      </w:r>
    </w:p>
    <w:p w:rsidRDefault="008C04AA" w:rsidP="00B271A9" w:rsidR="00D113D4" w:rsidRPr="005829BB">
      <w:r w:rsidRPr="005829BB">
        <w:t xml:space="preserve"> </w:t>
      </w:r>
      <w:r w:rsidR="00D113D4">
        <w:t xml:space="preserve">    </w:t>
      </w:r>
      <w:r w:rsidRPr="005829BB">
        <w:t xml:space="preserve">REPUBLIKA HRVATSKA </w:t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D113D4" w:rsidR="00D113D4">
      <w:pPr>
        <w:ind w:firstLine="708"/>
      </w:pPr>
      <w:r w:rsidRPr="005829BB">
        <w:t xml:space="preserve"> </w:t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D113D4" w:rsidR="008C04AA" w:rsidRPr="005829BB"/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5D3E19" w:rsidRPr="005D3E19">
        <w:t xml:space="preserve">Trgovački sud u Pazinu, po sucu Ivanu Dujiću, u stečajnom postupku </w:t>
      </w:r>
      <w:r w:rsidR="00B37AB1" w:rsidRPr="00B37AB1">
        <w:t>nad Stečajnom masom iza PROJEKT FINIDA d.o.o. u stečaju Zagreb, Petrinjska 28, OIB 33733896374</w:t>
      </w:r>
      <w:r w:rsidR="00875869">
        <w:t xml:space="preserve">, </w:t>
      </w:r>
      <w:r w:rsidR="009C4D89">
        <w:t>1</w:t>
      </w:r>
      <w:r w:rsidR="00B37AB1">
        <w:t>9</w:t>
      </w:r>
      <w:r w:rsidR="00106CB1" w:rsidRPr="00106CB1">
        <w:t xml:space="preserve">. </w:t>
      </w:r>
      <w:r w:rsidR="00667B11">
        <w:t>listopada</w:t>
      </w:r>
      <w:r w:rsidR="00106CB1" w:rsidRPr="00106CB1">
        <w:t xml:space="preserve"> 2018.</w:t>
      </w:r>
    </w:p>
    <w:p w:rsidRDefault="00262459" w:rsidP="00C33645" w:rsidR="00262459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825464" w:rsidRPr="00825464">
        <w:t>Stečajn</w:t>
      </w:r>
      <w:r w:rsidR="00825464">
        <w:t>e</w:t>
      </w:r>
      <w:r w:rsidR="00825464" w:rsidRPr="00825464">
        <w:t xml:space="preserve"> mas</w:t>
      </w:r>
      <w:r w:rsidR="00825464">
        <w:t>e</w:t>
      </w:r>
      <w:r w:rsidR="00825464" w:rsidRPr="00825464">
        <w:t xml:space="preserve"> iza </w:t>
      </w:r>
      <w:r w:rsidR="00B37AB1" w:rsidRPr="00B37AB1">
        <w:t>PROJEKT FINIDA d.o.o. u stečaju Zagreb, Petrinjska 28, OIB 33733896374</w:t>
      </w:r>
      <w:r w:rsidR="00C55162">
        <w:t xml:space="preserve">, za </w:t>
      </w:r>
    </w:p>
    <w:p w:rsidRDefault="00B37AB1" w:rsidP="00B37AB1" w:rsidR="00C55162">
      <w:pPr>
        <w:tabs>
          <w:tab w:pos="5818" w:val="left"/>
        </w:tabs>
        <w:jc w:val="both"/>
      </w:pPr>
      <w:r>
        <w:tab/>
      </w:r>
    </w:p>
    <w:p w:rsidRDefault="00825464" w:rsidP="00C55162" w:rsidR="00C55162" w:rsidRPr="00667B11">
      <w:pPr>
        <w:jc w:val="center"/>
      </w:pPr>
      <w:r w:rsidRPr="00667B11">
        <w:t>3</w:t>
      </w:r>
      <w:r w:rsidR="00667B11" w:rsidRPr="00667B11">
        <w:t>0</w:t>
      </w:r>
      <w:r w:rsidR="00C55162" w:rsidRPr="00667B11">
        <w:t xml:space="preserve">. </w:t>
      </w:r>
      <w:r w:rsidR="00667B11" w:rsidRPr="00667B11">
        <w:t xml:space="preserve">studenog </w:t>
      </w:r>
      <w:r w:rsidR="00C55162" w:rsidRPr="00667B11">
        <w:t>201</w:t>
      </w:r>
      <w:r w:rsidR="005E6891" w:rsidRPr="00667B11">
        <w:t>8</w:t>
      </w:r>
      <w:r w:rsidR="00C55162" w:rsidRPr="00667B11">
        <w:t xml:space="preserve">. u </w:t>
      </w:r>
      <w:r w:rsidR="00B37AB1">
        <w:t>12</w:t>
      </w:r>
      <w:r w:rsidR="00C33645" w:rsidRPr="00667B11">
        <w:t>:</w:t>
      </w:r>
      <w:r w:rsidR="00667B11" w:rsidRPr="00667B11">
        <w:t>0</w:t>
      </w:r>
      <w:r w:rsidR="00C55162" w:rsidRPr="00667B11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D113D4">
      <w:pPr>
        <w:jc w:val="center"/>
      </w:pPr>
      <w:r w:rsidRPr="005829BB">
        <w:t xml:space="preserve">U Pazinu, </w:t>
      </w:r>
      <w:r w:rsidR="009C4D89">
        <w:t>1</w:t>
      </w:r>
      <w:r w:rsidR="00B37AB1">
        <w:t>9</w:t>
      </w:r>
      <w:r w:rsidR="00262459" w:rsidRPr="00262459">
        <w:t xml:space="preserve">. </w:t>
      </w:r>
      <w:r w:rsidR="00667B11">
        <w:t>listopada</w:t>
      </w:r>
      <w:r w:rsidR="00262459" w:rsidRPr="00262459">
        <w:t xml:space="preserve"> 2018.</w:t>
      </w:r>
      <w:r w:rsidR="007A2013" w:rsidRPr="007A2013">
        <w:t xml:space="preserve">  </w:t>
      </w:r>
    </w:p>
    <w:p w:rsidRDefault="00D113D4" w:rsidP="00905C83" w:rsidR="00D113D4"/>
    <w:p w:rsidRDefault="00905C83" w:rsidP="00D113D4" w:rsidR="00905C83" w:rsidRPr="005829BB">
      <w:pPr>
        <w:ind w:left="4956"/>
        <w:jc w:val="center"/>
      </w:pPr>
      <w:r w:rsidRPr="005829BB">
        <w:t>Stečajni sudac</w:t>
      </w:r>
    </w:p>
    <w:p w:rsidRDefault="00D113D4" w:rsidP="00D113D4" w:rsidR="00D113D4">
      <w:pPr>
        <w:ind w:left="4956"/>
        <w:jc w:val="center"/>
      </w:pPr>
    </w:p>
    <w:p w:rsidRDefault="00905C83" w:rsidP="00D113D4" w:rsidR="00905C83" w:rsidRPr="005829BB">
      <w:pPr>
        <w:ind w:left="4956"/>
        <w:jc w:val="center"/>
      </w:pPr>
      <w:r w:rsidRPr="005829BB">
        <w:t>Ivan Dujić</w:t>
      </w:r>
      <w:r w:rsidR="00036D28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</w:t>
      </w:r>
      <w:r w:rsidR="00D113D4">
        <w:t xml:space="preserve"> </w:t>
      </w:r>
      <w:r>
        <w:t xml:space="preserve">e-oglasna ploča suda – osam dana </w:t>
      </w:r>
    </w:p>
    <w:p w:rsidRDefault="00B37AB1" w:rsidP="00B37AB1" w:rsidR="00163AAB" w:rsidRPr="00E84455">
      <w:pPr>
        <w:jc w:val="both"/>
      </w:pPr>
      <w:r w:rsidRPr="00B37AB1">
        <w:t>-  stečajnom upravitelju Ivanu Gjurašiću iz Zagreba, Petrinjska 28</w:t>
      </w:r>
    </w:p>
    <w:sectPr w:rsidSect="00D113D4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91A" w:rsidP="008C04AA" w:rsidR="00A6091A">
      <w:r>
        <w:separator/>
      </w:r>
    </w:p>
  </w:endnote>
  <w:endnote w:id="0" w:type="continuationSeparator">
    <w:p w:rsidRDefault="00A6091A" w:rsidP="008C04AA" w:rsidR="00A60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91A" w:rsidP="008C04AA" w:rsidR="00A6091A">
      <w:r>
        <w:separator/>
      </w:r>
    </w:p>
  </w:footnote>
  <w:footnote w:id="0" w:type="continuationSeparator">
    <w:p w:rsidRDefault="00A6091A" w:rsidP="008C04AA" w:rsidR="00A609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6D2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D06304">
      <w:t>10 St-190/2017-79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1040"/>
    <w:rsid w:val="00025D6E"/>
    <w:rsid w:val="00033221"/>
    <w:rsid w:val="0003476E"/>
    <w:rsid w:val="00036D28"/>
    <w:rsid w:val="00063317"/>
    <w:rsid w:val="00075FD4"/>
    <w:rsid w:val="00077ACC"/>
    <w:rsid w:val="000B12DD"/>
    <w:rsid w:val="000C58C7"/>
    <w:rsid w:val="000D1C44"/>
    <w:rsid w:val="000D7CB0"/>
    <w:rsid w:val="000F32C2"/>
    <w:rsid w:val="000F7B18"/>
    <w:rsid w:val="0010138C"/>
    <w:rsid w:val="0010417E"/>
    <w:rsid w:val="00105129"/>
    <w:rsid w:val="00106CB1"/>
    <w:rsid w:val="00153A82"/>
    <w:rsid w:val="00160020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2459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32974"/>
    <w:rsid w:val="00341FA9"/>
    <w:rsid w:val="0035048B"/>
    <w:rsid w:val="00372DB6"/>
    <w:rsid w:val="00386AC4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043D0"/>
    <w:rsid w:val="0051603B"/>
    <w:rsid w:val="005255A3"/>
    <w:rsid w:val="00554328"/>
    <w:rsid w:val="005829BB"/>
    <w:rsid w:val="005B6B0F"/>
    <w:rsid w:val="005B71A1"/>
    <w:rsid w:val="005C7566"/>
    <w:rsid w:val="005D3E19"/>
    <w:rsid w:val="005E4638"/>
    <w:rsid w:val="005E6891"/>
    <w:rsid w:val="005F57AE"/>
    <w:rsid w:val="005F652C"/>
    <w:rsid w:val="00605C59"/>
    <w:rsid w:val="00627A68"/>
    <w:rsid w:val="006351AF"/>
    <w:rsid w:val="00641C5A"/>
    <w:rsid w:val="00642702"/>
    <w:rsid w:val="00643C55"/>
    <w:rsid w:val="00664682"/>
    <w:rsid w:val="00667B11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20F55"/>
    <w:rsid w:val="0073321E"/>
    <w:rsid w:val="00740AFF"/>
    <w:rsid w:val="0075796F"/>
    <w:rsid w:val="00774CCA"/>
    <w:rsid w:val="007A2013"/>
    <w:rsid w:val="007D067A"/>
    <w:rsid w:val="007F1D40"/>
    <w:rsid w:val="00825464"/>
    <w:rsid w:val="00842144"/>
    <w:rsid w:val="00842507"/>
    <w:rsid w:val="00850929"/>
    <w:rsid w:val="00875869"/>
    <w:rsid w:val="0088211F"/>
    <w:rsid w:val="00887DAA"/>
    <w:rsid w:val="00896573"/>
    <w:rsid w:val="008976F9"/>
    <w:rsid w:val="008B0868"/>
    <w:rsid w:val="008C04AA"/>
    <w:rsid w:val="008D67D3"/>
    <w:rsid w:val="008E512E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A2283"/>
    <w:rsid w:val="009B1C1E"/>
    <w:rsid w:val="009C4D89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6091A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37AB1"/>
    <w:rsid w:val="00B4030D"/>
    <w:rsid w:val="00B44294"/>
    <w:rsid w:val="00B60CE8"/>
    <w:rsid w:val="00B85607"/>
    <w:rsid w:val="00B90BC5"/>
    <w:rsid w:val="00BA5C5F"/>
    <w:rsid w:val="00BC33FD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3C0C"/>
    <w:rsid w:val="00CD5A49"/>
    <w:rsid w:val="00CE38D4"/>
    <w:rsid w:val="00CF76C0"/>
    <w:rsid w:val="00D06304"/>
    <w:rsid w:val="00D113D4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7DC4"/>
    <w:rsid w:val="00EF5094"/>
    <w:rsid w:val="00EF7232"/>
    <w:rsid w:val="00F07B51"/>
    <w:rsid w:val="00F10F61"/>
    <w:rsid w:val="00F12EBD"/>
    <w:rsid w:val="00F13312"/>
    <w:rsid w:val="00F40BD3"/>
    <w:rsid w:val="00F64019"/>
    <w:rsid w:val="00F73C78"/>
    <w:rsid w:val="00F90D86"/>
    <w:rsid w:val="00F94762"/>
    <w:rsid w:val="00F9777B"/>
    <w:rsid w:val="00FB6F3E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D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D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D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D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D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D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D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D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za nastavak postupka</izvorni_sadrzaj>
    <derivirana_varijabla naziv="DomainObject.Predmet.Opis_1">novi br.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 FINIDA d.o.o. u stečaju</izvorni_sadrzaj>
    <derivirana_varijabla naziv="DomainObject.Predmet.ProtustrankaFormated_1">  Stečajna masa iza PROJEKT FINIDA d.o.o. u stečaju</derivirana_varijabla>
  </DomainObject.Predmet.ProtustrankaFormated>
  <DomainObject.Predmet.ProtustrankaFormatedOIB>
    <izvorni_sadrzaj>  Stečajna masa iza PROJEKT FINIDA d.o.o. u stečaju, OIB 33733896374</izvorni_sadrzaj>
    <derivirana_varijabla naziv="DomainObject.Predmet.ProtustrankaFormatedOIB_1">  Stečajna masa iza PROJEKT FINIDA d.o.o. u stečaju, OIB 33733896374</derivirana_varijabla>
  </DomainObject.Predmet.ProtustrankaFormatedOIB>
  <DomainObject.Predmet.ProtustrankaFormatedWithAdress>
    <izvorni_sadrzaj> Stečajna masa iza PROJEKT FINIDA d.o.o. u stečaju, Petrinjska 28, 10000 Zagreb</izvorni_sadrzaj>
    <derivirana_varijabla naziv="DomainObject.Predmet.ProtustrankaFormatedWithAdress_1"> Stečajna masa iza PROJEKT FINIDA d.o.o. u stečaju, Petrinjska 28, 10000 Zagreb</derivirana_varijabla>
  </DomainObject.Predmet.ProtustrankaFormatedWithAdress>
  <DomainObject.Predmet.ProtustrankaFormatedWithAdressOIB>
    <izvorni_sadrzaj> Stečajna masa iza PROJEKT FINIDA d.o.o. u stečaju, OIB 33733896374, Petrinjska 28, 10000 Zagreb</izvorni_sadrzaj>
    <derivirana_varijabla naziv="DomainObject.Predmet.ProtustrankaFormatedWithAdressOIB_1"> Stečajna masa iza PROJEKT FINIDA d.o.o. u stečaju, OIB 33733896374, Petrinjska 28, 10000 Zagreb</derivirana_varijabla>
  </DomainObject.Predmet.ProtustrankaFormatedWithAdressOIB>
  <DomainObject.Predmet.ProtustrankaWithAdress>
    <izvorni_sadrzaj>Stečajna masa iza PROJEKT FINIDA d.o.o. u stečaju Petrinjska 28, 10000 Zagreb</izvorni_sadrzaj>
    <derivirana_varijabla naziv="DomainObject.Predmet.ProtustrankaWithAdress_1">Stečajna masa iza PROJEKT FINIDA d.o.o. u stečaju Petrinjska 28, 10000 Zagreb</derivirana_varijabla>
  </DomainObject.Predmet.ProtustrankaWithAdress>
  <DomainObject.Predmet.ProtustrankaWithAdressOIB>
    <izvorni_sadrzaj>Stečajna masa iza PROJEKT FINIDA d.o.o. u stečaju, OIB 33733896374, Petrinjska 28, 10000 Zagreb</izvorni_sadrzaj>
    <derivirana_varijabla naziv="DomainObject.Predmet.ProtustrankaWithAdressOIB_1">Stečajna masa iza PROJEKT FINIDA d.o.o. u stečaju, OIB 33733896374, Petrinjska 28, 10000 Zagreb</derivirana_varijabla>
  </DomainObject.Predmet.ProtustrankaWithAdressOIB>
  <DomainObject.Predmet.ProtustrankaNazivFormated>
    <izvorni_sadrzaj>Stečajna masa iza PROJEKT FINIDA d.o.o. u stečaju</izvorni_sadrzaj>
    <derivirana_varijabla naziv="DomainObject.Predmet.ProtustrankaNazivFormated_1">Stečajna masa iza PROJEKT FINIDA d.o.o. u stečaju</derivirana_varijabla>
  </DomainObject.Predmet.ProtustrankaNazivFormated>
  <DomainObject.Predmet.ProtustrankaNazivFormatedOIB>
    <izvorni_sadrzaj>Stečajna masa iza PROJEKT FINIDA d.o.o. u stečaju, OIB 33733896374</izvorni_sadrzaj>
    <derivirana_varijabla naziv="DomainObject.Predmet.ProtustrankaNazivFormatedOIB_1">Stečajna masa iza PROJEKT FINIDA d.o.o. u stečaju, OIB 33733896374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PROJEKT FINIDA d.o.o. u stečaju</item>
    </izvorni_sadrzaj>
    <derivirana_varijabla naziv="DomainObject.Predmet.ProtuStrankaListFormated_1">
      <item>Stečajna masa iza PROJEKT FINIDA d.o.o. u stečaju</item>
    </derivirana_varijabla>
  </DomainObject.Predmet.ProtuStrankaListFormated>
  <DomainObject.Predmet.ProtuStrankaListFormatedOIB>
    <izvorni_sadrzaj>
      <item>Stečajna masa iza PROJEKT FINIDA d.o.o. u stečaju, OIB 33733896374</item>
    </izvorni_sadrzaj>
    <derivirana_varijabla naziv="DomainObject.Predmet.ProtuStrankaListFormatedOIB_1">
      <item>Stečajna masa iza PROJEKT FINIDA d.o.o. u stečaju, OIB 33733896374</item>
    </derivirana_varijabla>
  </DomainObject.Predmet.ProtuStrankaListFormatedOIB>
  <DomainObject.Predmet.ProtuStrankaListFormatedWithAdress>
    <izvorni_sadrzaj>
      <item>Stečajna masa iza PROJEKT FINIDA d.o.o. u stečaju, Petrinjska 28, 10000 Zagreb</item>
    </izvorni_sadrzaj>
    <derivirana_varijabla naziv="DomainObject.Predmet.ProtuStrankaListFormatedWithAdress_1">
      <item>Stečajna masa iza PROJEKT FINIDA d.o.o. u stečaju, Petrinjska 28, 10000 Zagreb</item>
    </derivirana_varijabla>
  </DomainObject.Predmet.ProtuStrankaListFormatedWithAdress>
  <DomainObject.Predmet.ProtuStrankaListFormatedWithAdressOIB>
    <izvorni_sadrzaj>
      <item>Stečajna masa iza PROJEKT FINIDA d.o.o. u stečaju, OIB 33733896374, Petrinjska 28, 10000 Zagreb</item>
    </izvorni_sadrzaj>
    <derivirana_varijabla naziv="DomainObject.Predmet.ProtuStrankaListFormatedWithAdressOIB_1">
      <item>Stečajna masa iza PROJEKT FINIDA d.o.o. u stečaju, OIB 33733896374, Petrinjska 28, 10000 Zagreb</item>
    </derivirana_varijabla>
  </DomainObject.Predmet.ProtuStrankaListFormatedWithAdressOIB>
  <DomainObject.Predmet.ProtuStrankaListNazivFormated>
    <izvorni_sadrzaj>
      <item>Stečajna masa iza PROJEKT FINIDA d.o.o. u stečaju</item>
    </izvorni_sadrzaj>
    <derivirana_varijabla naziv="DomainObject.Predmet.ProtuStrankaListNazivFormated_1">
      <item>Stečajna masa iza PROJEKT FINIDA d.o.o. u stečaju</item>
    </derivirana_varijabla>
  </DomainObject.Predmet.ProtuStrankaListNazivFormated>
  <DomainObject.Predmet.ProtuStrankaListNazivFormatedOIB>
    <izvorni_sadrzaj>
      <item>Stečajna masa iza PROJEKT FINIDA d.o.o. u stečaju, OIB 33733896374</item>
    </izvorni_sadrzaj>
    <derivirana_varijabla naziv="DomainObject.Predmet.ProtuStrankaListNazivFormatedOIB_1">
      <item>Stečajna masa iza PROJEKT FINIDA d.o.o. u stečaju, OIB 33733896374</item>
    </derivirana_varijabla>
  </DomainObject.Predmet.ProtuStrankaListNazivFormatedOIB>
  <DomainObject.Predmet.OstaliListFormated>
    <izvorni_sadrzaj>
      <item>Odvj. društvo GRUBEŠA I PARTNERI</item>
    </izvorni_sadrzaj>
    <derivirana_varijabla naziv="DomainObject.Predmet.OstaliListFormated_1">
      <item>Odvj. društvo GRUBEŠA I PARTNERI</item>
    </derivirana_varijabla>
  </DomainObject.Predmet.OstaliListFormated>
  <DomainObject.Predmet.OstaliListFormatedOIB>
    <izvorni_sadrzaj>
      <item>Odvj. društvo GRUBEŠA I PARTNERI</item>
    </izvorni_sadrzaj>
    <derivirana_varijabla naziv="DomainObject.Predmet.OstaliListFormatedOIB_1">
      <item>Odvj. društvo GRUBEŠA I PARTNERI</item>
    </derivirana_varijabla>
  </DomainObject.Predmet.OstaliListFormatedOIB>
  <DomainObject.Predmet.OstaliListFormatedWithAdress>
    <izvorni_sadrzaj>
      <item>Odvj. društvo GRUBEŠA I PARTNERI, Iblerov trg 10/V, 10000 Zagreb</item>
    </izvorni_sadrzaj>
    <derivirana_varijabla naziv="DomainObject.Predmet.OstaliListFormatedWithAdress_1">
      <item>Odvj. društvo GRUBEŠA I PARTNERI, Iblerov trg 10/V, 10000 Zagreb</item>
    </derivirana_varijabla>
  </DomainObject.Predmet.OstaliListFormatedWithAdress>
  <DomainObject.Predmet.OstaliListFormatedWithAdressOIB>
    <izvorni_sadrzaj>
      <item>Odvj. društvo GRUBEŠA I PARTNERI, Iblerov trg 10/V, 10000 Zagreb</item>
    </izvorni_sadrzaj>
    <derivirana_varijabla naziv="DomainObject.Predmet.OstaliListFormatedWithAdressOIB_1">
      <item>Odvj. društvo GRUBEŠA I PARTNERI, Iblerov trg 10/V, 10000 Zagreb</item>
    </derivirana_varijabla>
  </DomainObject.Predmet.OstaliListFormatedWithAdressOIB>
  <DomainObject.Predmet.OstaliListNazivFormated>
    <izvorni_sadrzaj>
      <item>Odvj. društvo GRUBEŠA I PARTNERI</item>
    </izvorni_sadrzaj>
    <derivirana_varijabla naziv="DomainObject.Predmet.OstaliListNazivFormated_1">
      <item>Odvj. društvo GRUBEŠA I PARTNERI</item>
    </derivirana_varijabla>
  </DomainObject.Predmet.OstaliListNazivFormated>
  <DomainObject.Predmet.OstaliListNazivFormatedOIB>
    <izvorni_sadrzaj>
      <item>Odvj. društvo GRUBEŠA I PARTNERI</item>
    </izvorni_sadrzaj>
    <derivirana_varijabla naziv="DomainObject.Predmet.OstaliListNazivFormatedOIB_1">
      <item>Odvj. društvo GRUBEŠA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PROJEKT FINIDA d.o.o. u stečaju</izvorni_sadrzaj>
    <derivirana_varijabla naziv="DomainObject.Predmet.ProtustrankaIDrugi_1">Stečajna masa iza PROJEKT FINIDA d.o.o.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PROJEKT FINIDA d.o.o. u stečaju, OIB 33733896374, Petrinjska 28, 10000 Zagreb</izvorni_sadrzaj>
    <derivirana_varijabla naziv="DomainObject.Predmet.ProtustrankaIDrugiAdressOIB_1">Stečajna masa iza PROJEKT FINIDA d.o.o. u stečaju, OIB 33733896374,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FINIDA d.o.o. u stečaju</item>
      <item>stečajni upravitelj IVAN GJURAŠIĆ</item>
      <item>Odvj. društvo GRUBEŠA I PARTNERI</item>
    </izvorni_sadrzaj>
    <derivirana_varijabla naziv="DomainObject.Predmet.SudioniciListNaziv_1">
      <item>Stečajna masa iza PROJEKT FINIDA d.o.o. u stečaju</item>
      <item>stečajni upravitelj IVAN GJURAŠIĆ</item>
      <item>Odvj. društvo GRUBEŠA I PARTNERI</item>
    </derivirana_varijabla>
  </DomainObject.Predmet.SudioniciListNaziv>
  <DomainObject.Predmet.SudioniciListAdressOIB>
    <izvorni_sadrzaj>
      <item>Stečajna masa iza PROJEKT FINIDA d.o.o. u stečaju, OIB 33733896374, Petrinjska 28,10000 Zagreb</item>
      <item>stečajni upravitelj IVAN GJURAŠIĆ, OIB 66025260916, Petrinjska 28,10000 Zagreb</item>
      <item>Odvj. društvo GRUBEŠA I PARTNERI, Iblerov trg 10/V,10000 Zagreb</item>
    </izvorni_sadrzaj>
    <derivirana_varijabla naziv="DomainObject.Predmet.SudioniciListAdressOIB_1">
      <item>Stečajna masa iza PROJEKT FINIDA d.o.o. u stečaju, OIB 33733896374, Petrinjska 28,10000 Zagreb</item>
      <item>stečajni upravitelj IVAN GJURAŠIĆ, OIB 66025260916, Petrinjska 28,10000 Zagreb</item>
      <item>Odvj. društvo GRUBEŠA I PARTNERI,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33733896374</item>
      <item>, OIB 66025260916</item>
      <item>, OIB null</item>
    </izvorni_sadrzaj>
    <derivirana_varijabla naziv="DomainObject.Predmet.SudioniciListNazivOIB_1">
      <item>, OIB 33733896374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srpnja 2018.</izvorni_sadrzaj>
    <derivirana_varijabla naziv="DomainObject.Predmet.DatumZadnjeOdrzaneSudskeRadnje_1">26. srpnja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St-190/2017-73</izvorni_sadrzaj>
    <derivirana_varijabla naziv="DomainObject.PredzadnjaOdlukaIzPredmeta.Oznaka_1">St-190/2017-73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749</properties:Characters>
  <properties:Lines>40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2018-10-22T06:08:00Z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2018-10-22T06:12:00Z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(St-190-17 -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