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46757" w14:paraId="0346757" w:rsidRDefault="008B1D2F" w:rsidP="008B1D2F" w:rsidR="008B1D2F">
      <w:pPr>
        <w15:collapsed w:val="false"/>
        <w:rPr>
          <w:b/>
        </w:rPr>
      </w:pPr>
      <w:bookmarkStart w:name="_GoBack" w:id="0"/>
      <w:bookmarkEnd w:id="0"/>
      <w:r>
        <w:rPr>
          <w:noProof/>
          <w:lang w:eastAsia="ja-JP"/>
        </w:rPr>
        <w:drawing>
          <wp:inline distR="0" distL="0" distB="0" distT="0">
            <wp:extent cy="714375" cx="542925"/>
            <wp:effectExtent b="9525" r="9525" t="0" l="0"/>
            <wp:docPr descr="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</w:t>
      </w:r>
    </w:p>
    <w:p w:rsidRDefault="008B1D2F" w:rsidP="008B1D2F" w:rsidR="008B1D2F">
      <w:pPr>
        <w:rPr>
          <w:b/>
        </w:rPr>
      </w:pPr>
      <w:r>
        <w:rPr>
          <w:b/>
        </w:rPr>
        <w:t xml:space="preserve">REPUBLIKA HRVATSKA                                                                   </w:t>
      </w:r>
    </w:p>
    <w:p w:rsidRDefault="008B1D2F" w:rsidP="008B1D2F" w:rsidR="008B1D2F">
      <w:pPr>
        <w:rPr>
          <w:b/>
        </w:rPr>
      </w:pPr>
      <w:r>
        <w:rPr>
          <w:b/>
        </w:rPr>
        <w:t>TRGOVAČKI SUD U OSIJEKU</w:t>
      </w:r>
    </w:p>
    <w:p w:rsidRDefault="008B1D2F" w:rsidP="008B1D2F" w:rsidR="008B1D2F">
      <w:pPr>
        <w:rPr>
          <w:b/>
        </w:rPr>
      </w:pPr>
      <w:r>
        <w:rPr>
          <w:b/>
        </w:rPr>
        <w:t xml:space="preserve">STALNA SLUŽBA U SLAVONSKOM BRODU </w:t>
      </w:r>
      <w:r>
        <w:rPr>
          <w:b/>
        </w:rPr>
        <w:tab/>
      </w:r>
      <w:r>
        <w:rPr>
          <w:b/>
        </w:rPr>
        <w:tab/>
      </w:r>
    </w:p>
    <w:p w:rsidRDefault="008B1D2F" w:rsidP="008B1D2F" w:rsidR="008B1D2F">
      <w:pPr>
        <w:rPr>
          <w:b/>
        </w:rPr>
      </w:pPr>
      <w:r>
        <w:rPr>
          <w:b/>
        </w:rPr>
        <w:t>Trg pobjede 13</w:t>
      </w:r>
    </w:p>
    <w:p w:rsidRDefault="008B1D2F" w:rsidP="008B1D2F" w:rsidR="008B1D2F">
      <w:pPr>
        <w:rPr>
          <w:b/>
        </w:rPr>
      </w:pPr>
      <w:r>
        <w:rPr>
          <w:b/>
        </w:rPr>
        <w:t>SLAVONSKI BROD</w:t>
      </w:r>
    </w:p>
    <w:p w:rsidRDefault="008B1D2F" w:rsidP="008B1D2F" w:rsidR="008B1D2F"/>
    <w:p w:rsidRDefault="008B1D2F" w:rsidP="008B1D2F" w:rsidR="008B1D2F"/>
    <w:p w:rsidRDefault="008B1D2F" w:rsidP="008B1D2F" w:rsidR="008B1D2F">
      <w:pPr>
        <w:ind w:firstLine="1440"/>
        <w:jc w:val="both"/>
      </w:pPr>
      <w:r>
        <w:rPr>
          <w:b/>
        </w:rPr>
        <w:t>TRGOVAČKI SUD U OSIJEKU, STALNA SLUŽBA U SLAVONSKOM BRODU,</w:t>
      </w:r>
      <w:r>
        <w:t xml:space="preserve"> po stečajnoj sutkinji Mirni Vujčić, u stečajnom postupku nad stečajnim dužnikom </w:t>
      </w:r>
      <w:r w:rsidR="00BF7626" w:rsidRPr="00BF7626">
        <w:t>ARTING, d.o.o. za trgovinu, poslovne usluge, uvoz-izvoz "u stečaju", skraćena tvrtka: ARTING d.o.o. "u stečaju", Nova Gradiška, Mala 4, OIB 11102515044</w:t>
      </w:r>
      <w:r>
        <w:t xml:space="preserve">, dana </w:t>
      </w:r>
      <w:r w:rsidR="006B5258">
        <w:t>1</w:t>
      </w:r>
      <w:r w:rsidR="00BF7626">
        <w:t>8</w:t>
      </w:r>
      <w:r w:rsidR="006B5258">
        <w:t>. lipnja</w:t>
      </w:r>
      <w:r w:rsidR="00333804">
        <w:t xml:space="preserve"> 2018</w:t>
      </w:r>
      <w:r>
        <w:t>. godine donio je</w:t>
      </w:r>
    </w:p>
    <w:p w:rsidRDefault="008B1D2F" w:rsidP="008B1D2F" w:rsidR="008B1D2F"/>
    <w:p w:rsidRDefault="008B1D2F" w:rsidP="008B1D2F" w:rsidR="008B1D2F">
      <w:pPr>
        <w:jc w:val="center"/>
        <w:rPr>
          <w:b/>
        </w:rPr>
      </w:pPr>
      <w:r>
        <w:rPr>
          <w:b/>
        </w:rPr>
        <w:t>P    O    T    V    R    D    U</w:t>
      </w:r>
    </w:p>
    <w:p w:rsidRDefault="008B1D2F" w:rsidP="008B1D2F" w:rsidR="008B1D2F"/>
    <w:p w:rsidRDefault="008B1D2F" w:rsidP="008B1D2F" w:rsidR="008B1D2F">
      <w:pPr>
        <w:jc w:val="both"/>
      </w:pPr>
      <w:r>
        <w:t xml:space="preserve"> </w:t>
      </w:r>
      <w:r>
        <w:tab/>
      </w:r>
      <w:r>
        <w:tab/>
        <w:t xml:space="preserve"> kojom se potvrđuje da je  kupac  </w:t>
      </w:r>
      <w:r w:rsidR="00770623" w:rsidRPr="00770623">
        <w:t>KRISTINA LJUBIČIĆ iz Osijeka, Kolodvorska 146, OIB 70846274360</w:t>
      </w:r>
      <w:r w:rsidR="00770623">
        <w:t xml:space="preserve"> </w:t>
      </w:r>
      <w:r>
        <w:t>uplati</w:t>
      </w:r>
      <w:r w:rsidR="009626B3">
        <w:t>la</w:t>
      </w:r>
      <w:r>
        <w:t xml:space="preserve"> </w:t>
      </w:r>
      <w:proofErr w:type="spellStart"/>
      <w:r>
        <w:t>kupovninu</w:t>
      </w:r>
      <w:proofErr w:type="spellEnd"/>
      <w:r>
        <w:t xml:space="preserve"> u iznosu od </w:t>
      </w:r>
      <w:r w:rsidR="00770623" w:rsidRPr="00770623">
        <w:t>96.000,00 Kn</w:t>
      </w:r>
      <w:r w:rsidR="00770623">
        <w:t xml:space="preserve"> </w:t>
      </w:r>
      <w:r>
        <w:t>u skladu s rješenjem o dosudi ovoga suda poslovni broj 7/St-</w:t>
      </w:r>
      <w:r w:rsidR="00980626">
        <w:t>1566</w:t>
      </w:r>
      <w:r w:rsidR="00DB67C5">
        <w:t>/2016</w:t>
      </w:r>
      <w:r>
        <w:t>-</w:t>
      </w:r>
      <w:r w:rsidR="00770623">
        <w:t>74</w:t>
      </w:r>
      <w:r>
        <w:t xml:space="preserve"> od </w:t>
      </w:r>
      <w:r w:rsidR="00980626">
        <w:t>11</w:t>
      </w:r>
      <w:r w:rsidR="00736636">
        <w:t>. svibnja</w:t>
      </w:r>
      <w:r w:rsidR="00333804">
        <w:t xml:space="preserve"> 2018</w:t>
      </w:r>
      <w:r>
        <w:t xml:space="preserve">. godine, </w:t>
      </w:r>
      <w:r w:rsidRPr="00DC327D">
        <w:t>a koje je pravomoćno</w:t>
      </w:r>
      <w:r w:rsidR="00E206F4">
        <w:t xml:space="preserve"> </w:t>
      </w:r>
      <w:r w:rsidR="005A5860">
        <w:t>30</w:t>
      </w:r>
      <w:r w:rsidR="0085461B" w:rsidRPr="00880880">
        <w:t>.</w:t>
      </w:r>
      <w:r w:rsidR="0015494F" w:rsidRPr="00880880">
        <w:t xml:space="preserve"> svibnja</w:t>
      </w:r>
      <w:r w:rsidR="0015494F">
        <w:t xml:space="preserve"> 2018</w:t>
      </w:r>
      <w:r w:rsidRPr="00DC327D">
        <w:t xml:space="preserve">. godine </w:t>
      </w:r>
      <w:r>
        <w:t xml:space="preserve"> za  nekretnine i to:</w:t>
      </w:r>
    </w:p>
    <w:p w:rsidRDefault="007B3AC5" w:rsidP="008B1D2F" w:rsidR="007B3AC5">
      <w:pPr>
        <w:jc w:val="both"/>
      </w:pPr>
    </w:p>
    <w:p w:rsidRDefault="005C2324" w:rsidP="005F7211" w:rsidR="005F7211" w:rsidRPr="005F7211">
      <w:pPr>
        <w:ind w:firstLine="708"/>
        <w:jc w:val="both"/>
      </w:pPr>
      <w:r>
        <w:t xml:space="preserve"> </w:t>
      </w:r>
      <w:r>
        <w:tab/>
        <w:t xml:space="preserve"> </w:t>
      </w:r>
      <w:r w:rsidR="005F7211" w:rsidRPr="005F7211">
        <w:t xml:space="preserve">-  nekretnine upisane u  </w:t>
      </w:r>
      <w:proofErr w:type="spellStart"/>
      <w:r w:rsidR="005F7211" w:rsidRPr="005F7211">
        <w:t>zk.ul</w:t>
      </w:r>
      <w:proofErr w:type="spellEnd"/>
      <w:r w:rsidR="005F7211" w:rsidRPr="005F7211">
        <w:t>. 3738 k.o. Nova Gradiška</w:t>
      </w:r>
      <w:r w:rsidR="005F7211" w:rsidRPr="005F7211">
        <w:rPr>
          <w:b/>
        </w:rPr>
        <w:t xml:space="preserve"> </w:t>
      </w:r>
      <w:r w:rsidR="005F7211" w:rsidRPr="005F7211">
        <w:t>i to:</w:t>
      </w:r>
    </w:p>
    <w:p w:rsidRDefault="005F7211" w:rsidP="005F7211" w:rsidR="005F7211" w:rsidRPr="005F7211">
      <w:pPr>
        <w:ind w:firstLine="708"/>
        <w:jc w:val="both"/>
      </w:pPr>
    </w:p>
    <w:p w:rsidRDefault="005F7211" w:rsidP="005F7211" w:rsidR="005F7211" w:rsidRPr="005F7211">
      <w:pPr>
        <w:ind w:firstLine="708"/>
        <w:jc w:val="both"/>
      </w:pPr>
      <w:r w:rsidRPr="005F7211">
        <w:t xml:space="preserve">           </w:t>
      </w:r>
      <w:r w:rsidR="005C2324">
        <w:t xml:space="preserve"> </w:t>
      </w:r>
      <w:r w:rsidRPr="005F7211">
        <w:t>4. suvlasnički dio 187/1000 ETAŽNO VLASNIŠTVO (E-4)</w:t>
      </w:r>
    </w:p>
    <w:p w:rsidRDefault="005F7211" w:rsidP="005F7211" w:rsidR="008B1D2F">
      <w:pPr>
        <w:ind w:firstLine="708"/>
        <w:jc w:val="both"/>
      </w:pPr>
      <w:r w:rsidRPr="005F7211">
        <w:t xml:space="preserve">           </w:t>
      </w:r>
      <w:r w:rsidR="005C2324">
        <w:t xml:space="preserve"> </w:t>
      </w:r>
      <w:r w:rsidRPr="005F7211">
        <w:t>1.posebni dio D – stan 3 na II katu, desno od unutrašnjeg stubišta zgrade, koji se sastoji od ulaznog hodnika, dnevnog boravka, kuhinje, dvije sobe, kupaonice I WC-a te balkona/</w:t>
      </w:r>
      <w:proofErr w:type="spellStart"/>
      <w:r w:rsidRPr="005F7211">
        <w:t>loggie</w:t>
      </w:r>
      <w:proofErr w:type="spellEnd"/>
      <w:r w:rsidRPr="005F7211">
        <w:t>, ukupne površine od 62,78m2, kojemu pripadaju sporedni dijelovi – spremište broj 6 u podrumu od 7,56m2 I parkirališno mjesto izvan zgrade, peto s desne strane, od 3,13m2 (na grafičkom dijelu označen crvenom bojom) s kojim je neodvojivo povezano vlasništvo 187/1000 dijela kč.br. 1134/2 - Ulica Mala, Zgrada mješovite uporabe (stambeno-poslovna zgrada) br. 1 sa 171 m2, dvorište sa 146 m2, ukupno 317 m2,</w:t>
      </w:r>
    </w:p>
    <w:p w:rsidRDefault="005F7211" w:rsidP="005F7211" w:rsidR="005F7211">
      <w:pPr>
        <w:ind w:firstLine="708"/>
        <w:jc w:val="both"/>
      </w:pPr>
    </w:p>
    <w:p w:rsidRDefault="00736636" w:rsidP="008B1D2F" w:rsidR="008B1D2F">
      <w:pPr>
        <w:ind w:firstLine="1440"/>
        <w:jc w:val="both"/>
      </w:pPr>
      <w:r>
        <w:t>a koje je kupila</w:t>
      </w:r>
      <w:r w:rsidR="008B1D2F">
        <w:t xml:space="preserve"> nakon </w:t>
      </w:r>
      <w:r>
        <w:t>treće</w:t>
      </w:r>
      <w:r w:rsidR="008B1D2F">
        <w:t xml:space="preserve"> elektroničke javne dražbe koju je provela Financijska agencije u razdoblju od </w:t>
      </w:r>
      <w:r>
        <w:t>08. veljače</w:t>
      </w:r>
      <w:r w:rsidR="006018D6">
        <w:t xml:space="preserve"> 201</w:t>
      </w:r>
      <w:r>
        <w:t>8</w:t>
      </w:r>
      <w:r w:rsidR="006018D6">
        <w:t xml:space="preserve">. godine do </w:t>
      </w:r>
      <w:r>
        <w:t>02</w:t>
      </w:r>
      <w:r w:rsidR="00715FD6">
        <w:t xml:space="preserve">. </w:t>
      </w:r>
      <w:r>
        <w:t>svibnja</w:t>
      </w:r>
      <w:r w:rsidR="006018D6">
        <w:t xml:space="preserve"> 2018</w:t>
      </w:r>
      <w:r w:rsidR="008B1D2F">
        <w:t xml:space="preserve">. godine, čime su ostvarene pretpostavke za upis prava vlasništva u korist kupca </w:t>
      </w:r>
      <w:r w:rsidR="005F7211" w:rsidRPr="005F7211">
        <w:t>KRISTINA LJUBIČIĆ iz Osijeka, Kolodvorska 146, OIB 70846274360</w:t>
      </w:r>
      <w:r w:rsidR="006018D6" w:rsidRPr="006018D6">
        <w:t xml:space="preserve"> </w:t>
      </w:r>
      <w:r w:rsidR="008B1D2F">
        <w:t xml:space="preserve"> i brisanja tereta sukladno pravomoćnom rješenju o dosudi poslovni broj 7/St</w:t>
      </w:r>
      <w:r w:rsidR="00400F01">
        <w:t>-1566</w:t>
      </w:r>
      <w:r w:rsidR="005F7211">
        <w:t>/2016-74</w:t>
      </w:r>
      <w:r w:rsidR="008B1D2F">
        <w:t xml:space="preserve"> od </w:t>
      </w:r>
      <w:r w:rsidR="005F7211">
        <w:t>11</w:t>
      </w:r>
      <w:r w:rsidR="00CB6891">
        <w:t xml:space="preserve">. </w:t>
      </w:r>
      <w:r>
        <w:t>svibnja</w:t>
      </w:r>
      <w:r w:rsidR="006018D6">
        <w:t xml:space="preserve"> 2018</w:t>
      </w:r>
      <w:r w:rsidR="008B1D2F">
        <w:t>. godine.</w:t>
      </w:r>
    </w:p>
    <w:p w:rsidRDefault="008B1D2F" w:rsidP="008B1D2F" w:rsidR="008B1D2F">
      <w:pPr>
        <w:ind w:firstLine="1440"/>
      </w:pPr>
    </w:p>
    <w:p w:rsidRDefault="008B1D2F" w:rsidP="008B1D2F" w:rsidR="008B1D2F">
      <w:pPr>
        <w:jc w:val="center"/>
      </w:pPr>
      <w:r>
        <w:t xml:space="preserve">U Slavonskom Brodu, </w:t>
      </w:r>
      <w:r w:rsidR="00255D2E">
        <w:t>1</w:t>
      </w:r>
      <w:r w:rsidR="00BF7626">
        <w:t>8</w:t>
      </w:r>
      <w:r w:rsidR="00255D2E">
        <w:t>. lipnja</w:t>
      </w:r>
      <w:r w:rsidR="006018D6" w:rsidRPr="00436B7F">
        <w:t xml:space="preserve"> 2018</w:t>
      </w:r>
      <w:r w:rsidRPr="00436B7F">
        <w:t>.</w:t>
      </w:r>
      <w:r>
        <w:t xml:space="preserve"> godine</w:t>
      </w:r>
      <w:r w:rsidR="00736636">
        <w:t xml:space="preserve"> </w:t>
      </w:r>
    </w:p>
    <w:p w:rsidRDefault="008B1D2F" w:rsidP="008B1D2F" w:rsidR="008B1D2F"/>
    <w:p w:rsidRDefault="008B1D2F" w:rsidP="00BF7626" w:rsidR="00B71C2A">
      <w:pPr>
        <w:rPr>
          <w:lang w:eastAsia="en-US"/>
        </w:rPr>
      </w:pP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 xml:space="preserve"> </w:t>
      </w:r>
      <w:r w:rsidR="000E34DC">
        <w:rPr>
          <w:lang w:eastAsia="en-US"/>
        </w:rPr>
        <w:t xml:space="preserve">  </w:t>
      </w:r>
      <w:r>
        <w:rPr>
          <w:lang w:eastAsia="en-US"/>
        </w:rPr>
        <w:t xml:space="preserve">  Stečajna sutkinja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 xml:space="preserve">     </w:t>
      </w:r>
      <w:r w:rsidR="000E34DC">
        <w:rPr>
          <w:lang w:eastAsia="en-US"/>
        </w:rPr>
        <w:t xml:space="preserve">       </w:t>
      </w:r>
      <w:r w:rsidR="000E34DC">
        <w:rPr>
          <w:lang w:eastAsia="en-US"/>
        </w:rPr>
        <w:tab/>
      </w:r>
      <w:r w:rsidR="000E34DC">
        <w:rPr>
          <w:lang w:eastAsia="en-US"/>
        </w:rPr>
        <w:tab/>
      </w:r>
      <w:r w:rsidR="000E34DC">
        <w:rPr>
          <w:lang w:eastAsia="en-US"/>
        </w:rPr>
        <w:tab/>
      </w:r>
      <w:r w:rsidR="000E34DC">
        <w:rPr>
          <w:lang w:eastAsia="en-US"/>
        </w:rPr>
        <w:tab/>
      </w:r>
      <w:r w:rsidR="000E34DC">
        <w:rPr>
          <w:lang w:eastAsia="en-US"/>
        </w:rPr>
        <w:tab/>
      </w:r>
      <w:r w:rsidR="000E34DC">
        <w:rPr>
          <w:lang w:eastAsia="en-US"/>
        </w:rPr>
        <w:tab/>
        <w:t xml:space="preserve">      Mirna Vujčić</w:t>
      </w:r>
    </w:p>
    <w:p w:rsidRDefault="008B1D2F" w:rsidP="008B1D2F" w:rsidR="008B1D2F">
      <w:pPr>
        <w:rPr>
          <w:lang w:eastAsia="en-US"/>
        </w:rPr>
      </w:pPr>
    </w:p>
    <w:p w:rsidRDefault="003C4C43" w:rsidP="008B1D2F" w:rsidR="003C4C43">
      <w:pPr>
        <w:rPr>
          <w:lang w:eastAsia="en-US"/>
        </w:rPr>
      </w:pPr>
    </w:p>
    <w:p w:rsidRDefault="003C4C43" w:rsidP="008B1D2F" w:rsidR="003C4C43">
      <w:pPr>
        <w:rPr>
          <w:lang w:eastAsia="en-US"/>
        </w:rPr>
      </w:pPr>
    </w:p>
    <w:p w:rsidRDefault="00095EB3" w:rsidP="008B1D2F" w:rsidR="00095EB3" w:rsidRPr="008B1D2F">
      <w:pPr>
        <w:rPr>
          <w:lang w:eastAsia="en-US"/>
        </w:rPr>
      </w:pPr>
    </w:p>
    <w:p w:rsidRDefault="008B1D2F" w:rsidP="008B1D2F" w:rsidR="008B1D2F"/>
    <w:p w:rsidRDefault="008B1D2F" w:rsidP="008B1D2F" w:rsidR="008B1D2F">
      <w:pPr>
        <w:rPr>
          <w:sz w:val="22"/>
          <w:szCs w:val="22"/>
        </w:rPr>
      </w:pPr>
      <w:r>
        <w:rPr>
          <w:sz w:val="22"/>
          <w:szCs w:val="22"/>
        </w:rPr>
        <w:lastRenderedPageBreak/>
        <w:t>1.Objaviti na mrežnoj stranici e-Oglasna ploča sudova</w:t>
      </w:r>
    </w:p>
    <w:p w:rsidRDefault="008B1D2F" w:rsidP="008B1D2F" w:rsidR="008B1D2F">
      <w:pPr>
        <w:rPr>
          <w:sz w:val="22"/>
          <w:szCs w:val="22"/>
        </w:rPr>
      </w:pPr>
      <w:r>
        <w:rPr>
          <w:sz w:val="22"/>
          <w:szCs w:val="22"/>
        </w:rPr>
        <w:t xml:space="preserve">2. Dostaviti radi obavijesti: </w:t>
      </w:r>
    </w:p>
    <w:p w:rsidRDefault="008B1D2F" w:rsidP="008B1D2F" w:rsidR="008B1D2F">
      <w:pPr>
        <w:rPr>
          <w:sz w:val="22"/>
          <w:szCs w:val="22"/>
        </w:rPr>
      </w:pPr>
      <w:r>
        <w:rPr>
          <w:sz w:val="22"/>
          <w:szCs w:val="22"/>
        </w:rPr>
        <w:t xml:space="preserve">-Kupcu </w:t>
      </w:r>
    </w:p>
    <w:p w:rsidRDefault="008B1D2F" w:rsidP="008B1D2F" w:rsidR="008B1D2F">
      <w:pPr>
        <w:rPr>
          <w:sz w:val="22"/>
          <w:szCs w:val="22"/>
        </w:rPr>
      </w:pPr>
      <w:r>
        <w:rPr>
          <w:sz w:val="22"/>
          <w:szCs w:val="22"/>
        </w:rPr>
        <w:t>- stečajnom upravitelju</w:t>
      </w:r>
    </w:p>
    <w:p w:rsidRDefault="008B1D2F" w:rsidP="008B1D2F" w:rsidR="008B1D2F">
      <w:pPr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proofErr w:type="spellStart"/>
      <w:r>
        <w:rPr>
          <w:sz w:val="22"/>
          <w:szCs w:val="22"/>
        </w:rPr>
        <w:t>Zk</w:t>
      </w:r>
      <w:proofErr w:type="spellEnd"/>
      <w:r>
        <w:rPr>
          <w:sz w:val="22"/>
          <w:szCs w:val="22"/>
        </w:rPr>
        <w:t xml:space="preserve">. odjelu </w:t>
      </w:r>
      <w:r w:rsidR="003C4C43">
        <w:rPr>
          <w:sz w:val="22"/>
          <w:szCs w:val="22"/>
        </w:rPr>
        <w:t xml:space="preserve">Nova Gradiška </w:t>
      </w:r>
      <w:r>
        <w:rPr>
          <w:sz w:val="22"/>
          <w:szCs w:val="22"/>
        </w:rPr>
        <w:t xml:space="preserve">Općinskog suda u </w:t>
      </w:r>
      <w:r w:rsidR="003C4C43">
        <w:rPr>
          <w:sz w:val="22"/>
          <w:szCs w:val="22"/>
        </w:rPr>
        <w:t>Slavonskom Brodu</w:t>
      </w:r>
      <w:r w:rsidR="00E67A1C">
        <w:rPr>
          <w:sz w:val="22"/>
          <w:szCs w:val="22"/>
        </w:rPr>
        <w:t xml:space="preserve"> </w:t>
      </w:r>
      <w:r>
        <w:rPr>
          <w:sz w:val="22"/>
          <w:szCs w:val="22"/>
        </w:rPr>
        <w:t>zajedno s pri</w:t>
      </w:r>
      <w:r w:rsidR="003C4C43">
        <w:rPr>
          <w:sz w:val="22"/>
          <w:szCs w:val="22"/>
        </w:rPr>
        <w:t>mjerkom rješenja o dosudi koje</w:t>
      </w:r>
      <w:r>
        <w:rPr>
          <w:sz w:val="22"/>
          <w:szCs w:val="22"/>
        </w:rPr>
        <w:t xml:space="preserve"> sadržava klauzulu pravomoćnosti i popratnim dopisom</w:t>
      </w:r>
    </w:p>
    <w:p w:rsidRDefault="008B1D2F" w:rsidP="008B1D2F" w:rsidR="008B1D2F" w:rsidRPr="009A18AD">
      <w:pPr>
        <w:rPr>
          <w:sz w:val="22"/>
          <w:szCs w:val="22"/>
        </w:rPr>
      </w:pPr>
      <w:r>
        <w:rPr>
          <w:sz w:val="22"/>
          <w:szCs w:val="22"/>
        </w:rPr>
        <w:t xml:space="preserve">- primjerak rješenja o dosudi s klauzulom pravomoćnosti i potvrdom dostaviti i </w:t>
      </w:r>
      <w:r w:rsidRPr="009A18AD">
        <w:rPr>
          <w:sz w:val="22"/>
          <w:szCs w:val="22"/>
        </w:rPr>
        <w:t xml:space="preserve">Poreznoj    </w:t>
      </w:r>
    </w:p>
    <w:p w:rsidRDefault="008B1D2F" w:rsidP="008B1D2F" w:rsidR="008B1D2F" w:rsidRPr="009A18AD">
      <w:pPr>
        <w:rPr>
          <w:sz w:val="22"/>
          <w:szCs w:val="22"/>
        </w:rPr>
      </w:pPr>
      <w:r w:rsidRPr="009A18AD">
        <w:rPr>
          <w:sz w:val="22"/>
          <w:szCs w:val="22"/>
        </w:rPr>
        <w:t xml:space="preserve">   upravi </w:t>
      </w:r>
      <w:r w:rsidR="003C4C43">
        <w:rPr>
          <w:sz w:val="22"/>
          <w:szCs w:val="22"/>
        </w:rPr>
        <w:t>Slavonski Brod</w:t>
      </w:r>
    </w:p>
    <w:p w:rsidRDefault="008B1D2F" w:rsidP="008B1D2F" w:rsidR="008B1D2F" w:rsidRPr="0021764A">
      <w:pPr>
        <w:rPr>
          <w:b/>
        </w:rPr>
      </w:pPr>
    </w:p>
    <w:p w:rsidRDefault="00DB052E" w:rsidR="00DB052E"/>
    <w:sectPr w:rsidR="00DB052E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52E2F" w:rsidP="00636C59" w:rsidR="00A52E2F">
      <w:r>
        <w:separator/>
      </w:r>
    </w:p>
  </w:endnote>
  <w:endnote w:id="0" w:type="continuationSeparator">
    <w:p w:rsidRDefault="00A52E2F" w:rsidP="00636C59" w:rsidR="00A52E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52E2F" w:rsidP="00636C59" w:rsidR="00A52E2F">
      <w:r>
        <w:separator/>
      </w:r>
    </w:p>
  </w:footnote>
  <w:footnote w:id="0" w:type="continuationSeparator">
    <w:p w:rsidRDefault="00A52E2F" w:rsidP="00636C59" w:rsidR="00A52E2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5258" w:rsidP="00636C59" w:rsidR="00636C59">
    <w:pPr>
      <w:pStyle w:val="Zaglavlje"/>
      <w:jc w:val="right"/>
    </w:pPr>
    <w:r>
      <w:rPr>
        <w:b/>
      </w:rPr>
      <w:t>Broj:7/ St-</w:t>
    </w:r>
    <w:r w:rsidR="0057555B">
      <w:rPr>
        <w:b/>
      </w:rPr>
      <w:t>1566</w:t>
    </w:r>
    <w:r w:rsidR="00636C59">
      <w:rPr>
        <w:b/>
      </w:rPr>
      <w:t>/201</w:t>
    </w:r>
    <w:r>
      <w:rPr>
        <w:b/>
      </w:rPr>
      <w:t>6</w:t>
    </w:r>
    <w:r w:rsidR="00636C59">
      <w:rPr>
        <w:b/>
      </w:rPr>
      <w:t>-</w:t>
    </w:r>
    <w:r w:rsidR="00880880">
      <w:rPr>
        <w:b/>
      </w:rPr>
      <w:t>109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95DF1"/>
    <w:rsid w:val="00075FE5"/>
    <w:rsid w:val="00086EA3"/>
    <w:rsid w:val="00095EB3"/>
    <w:rsid w:val="000E34DC"/>
    <w:rsid w:val="0015494F"/>
    <w:rsid w:val="0021764A"/>
    <w:rsid w:val="00255D2E"/>
    <w:rsid w:val="002E0C2A"/>
    <w:rsid w:val="003172CC"/>
    <w:rsid w:val="00333804"/>
    <w:rsid w:val="003A26D8"/>
    <w:rsid w:val="003C4C43"/>
    <w:rsid w:val="00400F01"/>
    <w:rsid w:val="00436B7F"/>
    <w:rsid w:val="004E3024"/>
    <w:rsid w:val="00550DAF"/>
    <w:rsid w:val="0057555B"/>
    <w:rsid w:val="005A5860"/>
    <w:rsid w:val="005C2324"/>
    <w:rsid w:val="005E7E73"/>
    <w:rsid w:val="005F7211"/>
    <w:rsid w:val="006018D6"/>
    <w:rsid w:val="00635236"/>
    <w:rsid w:val="00636C59"/>
    <w:rsid w:val="00667C2E"/>
    <w:rsid w:val="006B5258"/>
    <w:rsid w:val="006B662C"/>
    <w:rsid w:val="00715FD6"/>
    <w:rsid w:val="00736636"/>
    <w:rsid w:val="00760E0B"/>
    <w:rsid w:val="00770623"/>
    <w:rsid w:val="007B3AC5"/>
    <w:rsid w:val="00843262"/>
    <w:rsid w:val="0085461B"/>
    <w:rsid w:val="00880880"/>
    <w:rsid w:val="008B1D2F"/>
    <w:rsid w:val="009626B3"/>
    <w:rsid w:val="009663AF"/>
    <w:rsid w:val="00980626"/>
    <w:rsid w:val="009A18AD"/>
    <w:rsid w:val="00A52E2F"/>
    <w:rsid w:val="00A95DF1"/>
    <w:rsid w:val="00AA5CBD"/>
    <w:rsid w:val="00B71C2A"/>
    <w:rsid w:val="00BF7626"/>
    <w:rsid w:val="00C16771"/>
    <w:rsid w:val="00C572F7"/>
    <w:rsid w:val="00CB6891"/>
    <w:rsid w:val="00D510EB"/>
    <w:rsid w:val="00DB052E"/>
    <w:rsid w:val="00DB67C5"/>
    <w:rsid w:val="00DC327D"/>
    <w:rsid w:val="00DE0D86"/>
    <w:rsid w:val="00E206F4"/>
    <w:rsid w:val="00E4780C"/>
    <w:rsid w:val="00E667F3"/>
    <w:rsid w:val="00E67A1C"/>
    <w:rsid w:val="00EB0E2E"/>
    <w:rsid w:val="00EC5A5B"/>
    <w:rsid w:val="00ED3C0C"/>
    <w:rsid w:val="00F933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ja-JP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B1D2F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8B1D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B1D2F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36C5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36C59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36C5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36C59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E7E7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E7E73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E7E73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E7E73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E7E73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ja-JP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B1D2F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8B1D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B1D2F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36C5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36C59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36C5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36C59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E7E7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E7E73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E7E73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E7E73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E7E73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33149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9684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47845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8141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1676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42032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lipnja 2018.</izvorni_sadrzaj>
    <derivirana_varijabla naziv="DomainObject.DatumDonosenjaOdluke_1">18.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Potvrda</izvorni_sadrzaj>
    <derivirana_varijabla naziv="DomainObject.Primjedba_1">Potvrda</derivirana_varijabla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1566</izvorni_sadrzaj>
    <derivirana_varijabla naziv="DomainObject.Predmet.Broj_1">1566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St-1566/2016</izvorni_sadrzaj>
    <derivirana_varijabla naziv="DomainObject.Predmet.OznakaBroj_1">St-1566/2016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 VTS POSLANA PRESLIKA DIJELA SPISA</izvorni_sadrzaj>
    <derivirana_varijabla naziv="DomainObject.Predmet.PrimjedbaSuca_1">NA VTS POSLANA PRESLIKA DIJELA SPISA</derivirana_varijabla>
  </DomainObject.Predmet.PrimjedbaSuca>
  <DomainObject.Predmet.ProtustrankaFormated>
    <izvorni_sadrzaj>  ARTING, d. o. o. za trgovinu, poslovne usluge, uvoz-izvoz, Nova Gradiška, Mala 4 zastupanog po punomoćniku Đurđica Blažinović-zoričić; Paula Čandrlić-Mesarić</izvorni_sadrzaj>
    <derivirana_varijabla naziv="DomainObject.Predmet.ProtustrankaFormated_1">  ARTING, d. o. o. za trgovinu, poslovne usluge, uvoz-izvoz, Nova Gradiška, Mala 4 zastupanog po punomoćniku Đurđica Blažinović-zoričić; Paula Čandrlić-Mesarić</derivirana_varijabla>
  </DomainObject.Predmet.ProtustrankaFormated>
  <DomainObject.Predmet.ProtustrankaFormatedOIB>
    <izvorni_sadrzaj>  ARTING, d. o. o. za trgovinu, poslovne usluge, uvoz-izvoz, Nova Gradiška, Mala 4, OIB 11102515044 zastupanog po punomoćniku Đurđica Blažinović-zoričić; Paula Čandrlić-Mesarić</izvorni_sadrzaj>
    <derivirana_varijabla naziv="DomainObject.Predmet.ProtustrankaFormatedOIB_1">  ARTING, d. o. o. za trgovinu, poslovne usluge, uvoz-izvoz, Nova Gradiška, Mala 4, OIB 11102515044 zastupanog po punomoćniku Đurđica Blažinović-zoričić; Paula Čandrlić-Mesarić</derivirana_varijabla>
  </DomainObject.Predmet.ProtustrankaFormatedOIB>
  <DomainObject.Predmet.ProtustrankaFormatedWithAdress>
    <izvorni_sadrzaj> ARTING, d. o. o. za trgovinu, poslovne usluge, uvoz-izvoz, Nova Gradiška, Mala 4, Mala 4, 35400 Nova Gradiška zastupanog po punomoćniku Đurđica Blažinović-zoričić; Paula Čandrlić-Mesarić</izvorni_sadrzaj>
    <derivirana_varijabla naziv="DomainObject.Predmet.ProtustrankaFormatedWithAdress_1"> ARTING, d. o. o. za trgovinu, poslovne usluge, uvoz-izvoz, Nova Gradiška, Mala 4, Mala 4, 35400 Nova Gradiška zastupanog po punomoćniku Đurđica Blažinović-zoričić; Paula Čandrlić-Mesarić</derivirana_varijabla>
  </DomainObject.Predmet.ProtustrankaFormatedWithAdress>
  <DomainObject.Predmet.ProtustrankaFormatedWithAdressOIB>
    <izvorni_sadrzaj> ARTING, d. o. o. za trgovinu, poslovne usluge, uvoz-izvoz, Nova Gradiška, Mala 4, OIB 11102515044, Mala 4, 35400 Nova Gradiška zastupanog po punomoćniku Đurđica Blažinović-zoričić; Paula Čandrlić-Mesarić</izvorni_sadrzaj>
    <derivirana_varijabla naziv="DomainObject.Predmet.ProtustrankaFormatedWithAdressOIB_1"> ARTING, d. o. o. za trgovinu, poslovne usluge, uvoz-izvoz, Nova Gradiška, Mala 4, OIB 11102515044, Mala 4, 35400 Nova Gradiška zastupanog po punomoćniku Đurđica Blažinović-zoričić; Paula Čandrlić-Mesarić</derivirana_varijabla>
  </DomainObject.Predmet.ProtustrankaFormatedWithAdressOIB>
  <DomainObject.Predmet.ProtustrankaWithAdress>
    <izvorni_sadrzaj>ARTING, d. o. o. za trgovinu, poslovne usluge, uvoz-izvoz, Nova Gradiška, Mala 4 Mala 4, 35400 Nova Gradiška</izvorni_sadrzaj>
    <derivirana_varijabla naziv="DomainObject.Predmet.ProtustrankaWithAdress_1">ARTING, d. o. o. za trgovinu, poslovne usluge, uvoz-izvoz, Nova Gradiška, Mala 4 Mala 4, 35400 Nova Gradiška</derivirana_varijabla>
  </DomainObject.Predmet.ProtustrankaWithAdress>
  <DomainObject.Predmet.ProtustrankaWithAdressOIB>
    <izvorni_sadrzaj>ARTING, d. o. o. za trgovinu, poslovne usluge, uvoz-izvoz, Nova Gradiška, Mala 4, OIB 11102515044, Mala 4, 35400 Nova Gradiška</izvorni_sadrzaj>
    <derivirana_varijabla naziv="DomainObject.Predmet.ProtustrankaWithAdressOIB_1">ARTING, d. o. o. za trgovinu, poslovne usluge, uvoz-izvoz, Nova Gradiška, Mala 4, OIB 11102515044, Mala 4, 35400 Nova Gradiška</derivirana_varijabla>
  </DomainObject.Predmet.ProtustrankaWithAdressOIB>
  <DomainObject.Predmet.ProtustrankaNazivFormated>
    <izvorni_sadrzaj>ARTING, d. o. o. za trgovinu, poslovne usluge, uvoz-izvoz, Nova Gradiška, Mala 4</izvorni_sadrzaj>
    <derivirana_varijabla naziv="DomainObject.Predmet.ProtustrankaNazivFormated_1">ARTING, d. o. o. za trgovinu, poslovne usluge, uvoz-izvoz, Nova Gradiška, Mala 4</derivirana_varijabla>
  </DomainObject.Predmet.ProtustrankaNazivFormated>
  <DomainObject.Predmet.ProtustrankaNazivFormatedOIB>
    <izvorni_sadrzaj>ARTING, d. o. o. za trgovinu, poslovne usluge, uvoz-izvoz, Nova Gradiška, Mala 4, OIB 11102515044</izvorni_sadrzaj>
    <derivirana_varijabla naziv="DomainObject.Predmet.ProtustrankaNazivFormatedOIB_1">ARTING, d. o. o. za trgovinu, poslovne usluge, uvoz-izvoz, Nova Gradiška, Mala 4, OIB 11102515044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, MINISTARSTVO FINANCIJA -POREZNA UPRAVA SLAV. BROD zastupanog po punomoćniku ŽUPANIJSKO DRŽAVNO ODVJETNIŠTVO SLAV. BROD; Vesna Lazarić; Gabrijel Zovak</izvorni_sadrzaj>
    <derivirana_varijabla naziv="DomainObject.Predmet.StrankaFormated_1">  REPUBLIKA HRVATSKA , MINISTARSTVO FINANCIJA -POREZNA UPRAVA SLAV. BROD zastupanog po punomoćniku ŽUPANIJSKO DRŽAVNO ODVJETNIŠTVO SLAV. BROD; Vesna Lazarić; Gabrijel Zovak</derivirana_varijabla>
  </DomainObject.Predmet.StrankaFormated>
  <DomainObject.Predmet.StrankaFormatedOIB>
    <izvorni_sadrzaj>  REPUBLIKA HRVATSKA , MINISTARSTVO FINANCIJA -POREZNA UPRAVA SLAV. BROD, OIB 18683136487 zastupanog po punomoćniku ŽUPANIJSKO DRŽAVNO ODVJETNIŠTVO SLAV. BROD; Vesna Lazarić; Gabrijel Zovak</izvorni_sadrzaj>
    <derivirana_varijabla naziv="DomainObject.Predmet.StrankaFormatedOIB_1">  REPUBLIKA HRVATSKA , MINISTARSTVO FINANCIJA -POREZNA UPRAVA SLAV. BROD, OIB 18683136487 zastupanog po punomoćniku ŽUPANIJSKO DRŽAVNO ODVJETNIŠTVO SLAV. BROD; Vesna Lazarić; Gabrijel Zovak</derivirana_varijabla>
  </DomainObject.Predmet.StrankaFormatedOIB>
  <DomainObject.Predmet.StrankaFormatedWithAdress>
    <izvorni_sadrzaj> REPUBLIKA HRVATSKA , MINISTARSTVO FINANCIJA -POREZNA UPRAVA SLAV. BROD zastupanog po punomoćniku ŽUPANIJSKO DRŽAVNO ODVJETNIŠTVO SLAV. BROD; Vesna Lazarić; Gabrijel Zovak</izvorni_sadrzaj>
    <derivirana_varijabla naziv="DomainObject.Predmet.StrankaFormatedWithAdress_1"> REPUBLIKA HRVATSKA , MINISTARSTVO FINANCIJA -POREZNA UPRAVA SLAV. BROD zastupanog po punomoćniku ŽUPANIJSKO DRŽAVNO ODVJETNIŠTVO SLAV. BROD; Vesna Lazarić; Gabrijel Zovak</derivirana_varijabla>
  </DomainObject.Predmet.StrankaFormatedWithAdress>
  <DomainObject.Predmet.StrankaFormatedWithAdressOIB>
    <izvorni_sadrzaj> REPUBLIKA HRVATSKA , MINISTARSTVO FINANCIJA -POREZNA UPRAVA SLAV. BROD, OIB 18683136487 zastupanog po punomoćniku ŽUPANIJSKO DRŽAVNO ODVJETNIŠTVO SLAV. BROD; Vesna Lazarić; Gabrijel Zovak</izvorni_sadrzaj>
    <derivirana_varijabla naziv="DomainObject.Predmet.StrankaFormatedWithAdressOIB_1"> REPUBLIKA HRVATSKA , MINISTARSTVO FINANCIJA -POREZNA UPRAVA SLAV. BROD, OIB 18683136487 zastupanog po punomoćniku ŽUPANIJSKO DRŽAVNO ODVJETNIŠTVO SLAV. BROD; Vesna Lazarić; Gabrijel Zovak</derivirana_varijabla>
  </DomainObject.Predmet.StrankaFormatedWithAdressOIB>
  <DomainObject.Predmet.StrankaWithAdress>
    <izvorni_sadrzaj>REPUBLIKA HRVATSKA , MINISTARSTVO FINANCIJA -POREZNA UPRAVA SLAV. BROD </izvorni_sadrzaj>
    <derivirana_varijabla naziv="DomainObject.Predmet.StrankaWithAdress_1">REPUBLIKA HRVATSKA , MINISTARSTVO FINANCIJA -POREZNA UPRAVA SLAV. BROD </derivirana_varijabla>
  </DomainObject.Predmet.StrankaWithAdress>
  <DomainObject.Predmet.StrankaWithAdressOIB>
    <izvorni_sadrzaj>REPUBLIKA HRVATSKA , MINISTARSTVO FINANCIJA -POREZNA UPRAVA SLAV. BROD, OIB 18683136487</izvorni_sadrzaj>
    <derivirana_varijabla naziv="DomainObject.Predmet.StrankaWithAdressOIB_1">REPUBLIKA HRVATSKA , MINISTARSTVO FINANCIJA -POREZNA UPRAVA SLAV. BROD, OIB 18683136487</derivirana_varijabla>
  </DomainObject.Predmet.StrankaWithAdressOIB>
  <DomainObject.Predmet.StrankaNazivFormated>
    <izvorni_sadrzaj>REPUBLIKA HRVATSKA , MINISTARSTVO FINANCIJA -POREZNA UPRAVA SLAV. BROD</izvorni_sadrzaj>
    <derivirana_varijabla naziv="DomainObject.Predmet.StrankaNazivFormated_1">REPUBLIKA HRVATSKA , MINISTARSTVO FINANCIJA -POREZNA UPRAVA SLAV. BROD</derivirana_varijabla>
  </DomainObject.Predmet.StrankaNazivFormated>
  <DomainObject.Predmet.StrankaNazivFormatedOIB>
    <izvorni_sadrzaj>REPUBLIKA HRVATSKA , MINISTARSTVO FINANCIJA -POREZNA UPRAVA SLAV. BROD, OIB 18683136487</izvorni_sadrzaj>
    <derivirana_varijabla naziv="DomainObject.Predmet.StrankaNazivFormatedOIB_1">REPUBLIKA HRVATSKA , MINISTARSTVO FINANCIJA -POREZNA UPRAVA SLAV. BROD, OIB 18683136487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Valčić</izvorni_sadrzaj>
    <derivirana_varijabla naziv="DomainObject.Predmet.Zapisnicar_1">Renata Valčić</derivirana_varijabla>
  </DomainObject.Predmet.Zapisnicar>
  <DomainObject.Predmet.StrankaListFormated>
    <izvorni_sadrzaj>
      <item>REPUBLIKA HRVATSKA , MINISTARSTVO FINANCIJA -POREZNA UPRAVA SLAV. BROD zastupanog po punomoćniku ŽUPANIJSKO DRŽAVNO ODVJETNIŠTVO SLAV. BROD; Vesna Lazarić; Gabrijel Zovak</item>
    </izvorni_sadrzaj>
    <derivirana_varijabla naziv="DomainObject.Predmet.StrankaListFormated_1">
      <item>REPUBLIKA HRVATSKA , MINISTARSTVO FINANCIJA -POREZNA UPRAVA SLAV. BROD zastupanog po punomoćniku ŽUPANIJSKO DRŽAVNO ODVJETNIŠTVO SLAV. BROD; Vesna Lazarić; Gabrijel Zovak</item>
    </derivirana_varijabla>
  </DomainObject.Predmet.StrankaListFormated>
  <DomainObject.Predmet.StrankaListFormatedOIB>
    <izvorni_sadrzaj>
      <item>REPUBLIKA HRVATSKA , MINISTARSTVO FINANCIJA -POREZNA UPRAVA SLAV. BROD, OIB 18683136487 zastupanog po punomoćniku ŽUPANIJSKO DRŽAVNO ODVJETNIŠTVO SLAV. BROD; Vesna Lazarić; Gabrijel Zovak</item>
    </izvorni_sadrzaj>
    <derivirana_varijabla naziv="DomainObject.Predmet.StrankaListFormatedOIB_1">
      <item>REPUBLIKA HRVATSKA , MINISTARSTVO FINANCIJA -POREZNA UPRAVA SLAV. BROD, OIB 18683136487 zastupanog po punomoćniku ŽUPANIJSKO DRŽAVNO ODVJETNIŠTVO SLAV. BROD; Vesna Lazarić; Gabrijel Zovak</item>
    </derivirana_varijabla>
  </DomainObject.Predmet.StrankaListFormatedOIB>
  <DomainObject.Predmet.StrankaListFormatedWithAdress>
    <izvorni_sadrzaj>
      <item>REPUBLIKA HRVATSKA , MINISTARSTVO FINANCIJA -POREZNA UPRAVA SLAV. BROD zastupanog po punomoćniku ŽUPANIJSKO DRŽAVNO ODVJETNIŠTVO SLAV. BROD; Vesna Lazarić; Gabrijel Zovak</item>
    </izvorni_sadrzaj>
    <derivirana_varijabla naziv="DomainObject.Predmet.StrankaListFormatedWithAdress_1">
      <item>REPUBLIKA HRVATSKA , MINISTARSTVO FINANCIJA -POREZNA UPRAVA SLAV. BROD zastupanog po punomoćniku ŽUPANIJSKO DRŽAVNO ODVJETNIŠTVO SLAV. BROD; Vesna Lazarić; Gabrijel Zovak</item>
    </derivirana_varijabla>
  </DomainObject.Predmet.StrankaListFormatedWithAdress>
  <DomainObject.Predmet.StrankaListFormatedWithAdressOIB>
    <izvorni_sadrzaj>
      <item>REPUBLIKA HRVATSKA , MINISTARSTVO FINANCIJA -POREZNA UPRAVA SLAV. BROD, OIB 18683136487 zastupanog po punomoćniku ŽUPANIJSKO DRŽAVNO ODVJETNIŠTVO SLAV. BROD; Vesna Lazarić; Gabrijel Zovak</item>
    </izvorni_sadrzaj>
    <derivirana_varijabla naziv="DomainObject.Predmet.StrankaListFormatedWithAdressOIB_1">
      <item>REPUBLIKA HRVATSKA , MINISTARSTVO FINANCIJA -POREZNA UPRAVA SLAV. BROD, OIB 18683136487 zastupanog po punomoćniku ŽUPANIJSKO DRŽAVNO ODVJETNIŠTVO SLAV. BROD; Vesna Lazarić; Gabrijel Zovak</item>
    </derivirana_varijabla>
  </DomainObject.Predmet.StrankaListFormatedWithAdressOIB>
  <DomainObject.Predmet.StrankaListNazivFormated>
    <izvorni_sadrzaj>
      <item>REPUBLIKA HRVATSKA , MINISTARSTVO FINANCIJA -POREZNA UPRAVA SLAV. BROD</item>
    </izvorni_sadrzaj>
    <derivirana_varijabla naziv="DomainObject.Predmet.StrankaListNazivFormated_1">
      <item>REPUBLIKA HRVATSKA , MINISTARSTVO FINANCIJA -POREZNA UPRAVA SLAV. BROD</item>
    </derivirana_varijabla>
  </DomainObject.Predmet.StrankaListNazivFormated>
  <DomainObject.Predmet.StrankaListNazivFormatedOIB>
    <izvorni_sadrzaj>
      <item>REPUBLIKA HRVATSKA , MINISTARSTVO FINANCIJA -POREZNA UPRAVA SLAV. BROD, OIB 18683136487</item>
    </izvorni_sadrzaj>
    <derivirana_varijabla naziv="DomainObject.Predmet.StrankaListNazivFormatedOIB_1">
      <item>REPUBLIKA HRVATSKA , MINISTARSTVO FINANCIJA -POREZNA UPRAVA SLAV. BROD, OIB 18683136487</item>
    </derivirana_varijabla>
  </DomainObject.Predmet.StrankaListNazivFormatedOIB>
  <DomainObject.Predmet.ProtuStrankaListFormated>
    <izvorni_sadrzaj>
      <item>ARTING, d. o. o. za trgovinu, poslovne usluge, uvoz-izvoz, Nova Gradiška, Mala 4 zastupanog po punomoćniku Đurđica Blažinović-zoričić; Paula Čandrlić-Mesarić</item>
    </izvorni_sadrzaj>
    <derivirana_varijabla naziv="DomainObject.Predmet.ProtuStrankaListFormated_1">
      <item>ARTING, d. o. o. za trgovinu, poslovne usluge, uvoz-izvoz, Nova Gradiška, Mala 4 zastupanog po punomoćniku Đurđica Blažinović-zoričić; Paula Čandrlić-Mesarić</item>
    </derivirana_varijabla>
  </DomainObject.Predmet.ProtuStrankaListFormated>
  <DomainObject.Predmet.ProtuStrankaListFormatedOIB>
    <izvorni_sadrzaj>
      <item>ARTING, d. o. o. za trgovinu, poslovne usluge, uvoz-izvoz, Nova Gradiška, Mala 4, OIB 11102515044 zastupanog po punomoćniku Đurđica Blažinović-zoričić; Paula Čandrlić-Mesarić</item>
    </izvorni_sadrzaj>
    <derivirana_varijabla naziv="DomainObject.Predmet.ProtuStrankaListFormatedOIB_1">
      <item>ARTING, d. o. o. za trgovinu, poslovne usluge, uvoz-izvoz, Nova Gradiška, Mala 4, OIB 11102515044 zastupanog po punomoćniku Đurđica Blažinović-zoričić; Paula Čandrlić-Mesarić</item>
    </derivirana_varijabla>
  </DomainObject.Predmet.ProtuStrankaListFormatedOIB>
  <DomainObject.Predmet.ProtuStrankaListFormatedWithAdress>
    <izvorni_sadrzaj>
      <item>ARTING, d. o. o. za trgovinu, poslovne usluge, uvoz-izvoz, Nova Gradiška, Mala 4, Mala 4, 35400 Nova Gradiška zastupanog po punomoćniku Đurđica Blažinović-zoričić; Paula Čandrlić-Mesarić</item>
    </izvorni_sadrzaj>
    <derivirana_varijabla naziv="DomainObject.Predmet.ProtuStrankaListFormatedWithAdress_1">
      <item>ARTING, d. o. o. za trgovinu, poslovne usluge, uvoz-izvoz, Nova Gradiška, Mala 4, Mala 4, 35400 Nova Gradiška zastupanog po punomoćniku Đurđica Blažinović-zoričić; Paula Čandrlić-Mesarić</item>
    </derivirana_varijabla>
  </DomainObject.Predmet.ProtuStrankaListFormatedWithAdress>
  <DomainObject.Predmet.ProtuStrankaListFormatedWithAdressOIB>
    <izvorni_sadrzaj>
      <item>ARTING, d. o. o. za trgovinu, poslovne usluge, uvoz-izvoz, Nova Gradiška, Mala 4, OIB 11102515044, Mala 4, 35400 Nova Gradiška zastupanog po punomoćniku Đurđica Blažinović-zoričić; Paula Čandrlić-Mesarić</item>
    </izvorni_sadrzaj>
    <derivirana_varijabla naziv="DomainObject.Predmet.ProtuStrankaListFormatedWithAdressOIB_1">
      <item>ARTING, d. o. o. za trgovinu, poslovne usluge, uvoz-izvoz, Nova Gradiška, Mala 4, OIB 11102515044, Mala 4, 35400 Nova Gradiška zastupanog po punomoćniku Đurđica Blažinović-zoričić; Paula Čandrlić-Mesarić</item>
    </derivirana_varijabla>
  </DomainObject.Predmet.ProtuStrankaListFormatedWithAdressOIB>
  <DomainObject.Predmet.ProtuStrankaListNazivFormated>
    <izvorni_sadrzaj>
      <item>ARTING, d. o. o. za trgovinu, poslovne usluge, uvoz-izvoz, Nova Gradiška, Mala 4</item>
    </izvorni_sadrzaj>
    <derivirana_varijabla naziv="DomainObject.Predmet.ProtuStrankaListNazivFormated_1">
      <item>ARTING, d. o. o. za trgovinu, poslovne usluge, uvoz-izvoz, Nova Gradiška, Mala 4</item>
    </derivirana_varijabla>
  </DomainObject.Predmet.ProtuStrankaListNazivFormated>
  <DomainObject.Predmet.ProtuStrankaListNazivFormatedOIB>
    <izvorni_sadrzaj>
      <item>ARTING, d. o. o. za trgovinu, poslovne usluge, uvoz-izvoz, Nova Gradiška, Mala 4, OIB 11102515044</item>
    </izvorni_sadrzaj>
    <derivirana_varijabla naziv="DomainObject.Predmet.ProtuStrankaListNazivFormatedOIB_1">
      <item>ARTING, d. o. o. za trgovinu, poslovne usluge, uvoz-izvoz, Nova Gradiška, Mala 4, OIB 11102515044</item>
    </derivirana_varijabla>
  </DomainObject.Predmet.ProtuStrankaListNazivFormatedOIB>
  <DomainObject.Predmet.OstaliListFormated>
    <izvorni_sadrzaj>
      <item>ŽUPANIJSKO DRŽAVNO ODVJETNIŠTVO SLAV. BROD punomoćnik sudionika u postupku REPUBLIKA HRVATSKA , MINISTARSTVO FINANCIJA -POREZNA UPRAVA SLAV. BROD</item>
      <item>Đurđica Blažinović-zoričić punomoćnica sudionika u postupku ARTING, d. o. o. za trgovinu, poslovne usluge, uvoz-izvoz, Nova Gradiška, Mala 4</item>
      <item>Vesna Lazarić punomoćnik sudionika u postupku REPUBLIKA HRVATSKA , MINISTARSTVO FINANCIJA -POREZNA UPRAVA SLAV. BROD</item>
      <item>Gabrijel Zovak punomoćnik sudionika u postupku REPUBLIKA HRVATSKA , MINISTARSTVO FINANCIJA -POREZNA UPRAVA SLAV. BROD</item>
      <item>Paula Čandrlić-Mesarić punomoćnica sudionika u postupku ARTING, d. o. o. za trgovinu, poslovne usluge, uvoz-izvoz, Nova Gradiška, Mala 4</item>
      <item>Tihomir Zoričić</item>
    </izvorni_sadrzaj>
    <derivirana_varijabla naziv="DomainObject.Predmet.OstaliListFormated_1">
      <item>ŽUPANIJSKO DRŽAVNO ODVJETNIŠTVO SLAV. BROD punomoćnik sudionika u postupku REPUBLIKA HRVATSKA , MINISTARSTVO FINANCIJA -POREZNA UPRAVA SLAV. BROD</item>
      <item>Đurđica Blažinović-zoričić punomoćnica sudionika u postupku ARTING, d. o. o. za trgovinu, poslovne usluge, uvoz-izvoz, Nova Gradiška, Mala 4</item>
      <item>Vesna Lazarić punomoćnik sudionika u postupku REPUBLIKA HRVATSKA , MINISTARSTVO FINANCIJA -POREZNA UPRAVA SLAV. BROD</item>
      <item>Gabrijel Zovak punomoćnik sudionika u postupku REPUBLIKA HRVATSKA , MINISTARSTVO FINANCIJA -POREZNA UPRAVA SLAV. BROD</item>
      <item>Paula Čandrlić-Mesarić punomoćnica sudionika u postupku ARTING, d. o. o. za trgovinu, poslovne usluge, uvoz-izvoz, Nova Gradiška, Mala 4</item>
      <item>Tihomir Zoričić</item>
    </derivirana_varijabla>
  </DomainObject.Predmet.OstaliListFormated>
  <DomainObject.Predmet.OstaliListFormatedOIB>
    <izvorni_sadrzaj>
      <item>ŽUPANIJSKO DRŽAVNO ODVJETNIŠTVO SLAV. BROD punomoćnik sudionika u postupku REPUBLIKA HRVATSKA , MINISTARSTVO FINANCIJA -POREZNA UPRAVA SLAV. BROD</item>
      <item>Đurđica Blažinović-zoričić, OIB 63952218686 punomoćnica sudionika u postupku ARTING, d. o. o. za trgovinu, poslovne usluge, uvoz-izvoz, Nova Gradiška, Mala 4</item>
      <item>Vesna Lazarić punomoćnik sudionika u postupku REPUBLIKA HRVATSKA , MINISTARSTVO FINANCIJA -POREZNA UPRAVA SLAV. BROD</item>
      <item>Gabrijel Zovak, OIB 24215447839 punomoćnik sudionika u postupku REPUBLIKA HRVATSKA , MINISTARSTVO FINANCIJA -POREZNA UPRAVA SLAV. BROD</item>
      <item>Paula Čandrlić-Mesarić, OIB 89394772015 punomoćnica sudionika u postupku ARTING, d. o. o. za trgovinu, poslovne usluge, uvoz-izvoz, Nova Gradiška, Mala 4</item>
      <item>Tihomir Zoričić</item>
    </izvorni_sadrzaj>
    <derivirana_varijabla naziv="DomainObject.Predmet.OstaliListFormatedOIB_1">
      <item>ŽUPANIJSKO DRŽAVNO ODVJETNIŠTVO SLAV. BROD punomoćnik sudionika u postupku REPUBLIKA HRVATSKA , MINISTARSTVO FINANCIJA -POREZNA UPRAVA SLAV. BROD</item>
      <item>Đurđica Blažinović-zoričić, OIB 63952218686 punomoćnica sudionika u postupku ARTING, d. o. o. za trgovinu, poslovne usluge, uvoz-izvoz, Nova Gradiška, Mala 4</item>
      <item>Vesna Lazarić punomoćnik sudionika u postupku REPUBLIKA HRVATSKA , MINISTARSTVO FINANCIJA -POREZNA UPRAVA SLAV. BROD</item>
      <item>Gabrijel Zovak, OIB 24215447839 punomoćnik sudionika u postupku REPUBLIKA HRVATSKA , MINISTARSTVO FINANCIJA -POREZNA UPRAVA SLAV. BROD</item>
      <item>Paula Čandrlić-Mesarić, OIB 89394772015 punomoćnica sudionika u postupku ARTING, d. o. o. za trgovinu, poslovne usluge, uvoz-izvoz, Nova Gradiška, Mala 4</item>
      <item>Tihomir Zoričić</item>
    </derivirana_varijabla>
  </DomainObject.Predmet.OstaliListFormatedOIB>
  <DomainObject.Predmet.OstaliListFormatedWithAdress>
    <izvorni_sadrzaj>
      <item>ŽUPANIJSKO DRŽAVNO ODVJETNIŠTVO SLAV. BROD punomoćnik sudionika u postupku REPUBLIKA HRVATSKA , MINISTARSTVO FINANCIJA -POREZNA UPRAVA SLAV. BROD</item>
      <item>Đurđica Blažinović-zoričić, Mala 4, 35400 Nova Gradiška punomoćnica sudionika u postupku ARTING, d. o. o. za trgovinu, poslovne usluge, uvoz-izvoz, Nova Gradiška, Mala 4</item>
      <item>Vesna Lazarić punomoćnik sudionika u postupku REPUBLIKA HRVATSKA , MINISTARSTVO FINANCIJA -POREZNA UPRAVA SLAV. BROD</item>
      <item>Gabrijel Zovak, Jakova Gotovca 63, 35000 Slavonski Brod punomoćnik sudionika u postupku REPUBLIKA HRVATSKA , MINISTARSTVO FINANCIJA -POREZNA UPRAVA SLAV. BROD</item>
      <item>Paula Čandrlić-Mesarić, Zagrebačka 6, 31000 Osijek punomoćnica sudionika u postupku ARTING, d. o. o. za trgovinu, poslovne usluge, uvoz-izvoz, Nova Gradiška, Mala 4</item>
      <item>Tihomir Zoričić</item>
    </izvorni_sadrzaj>
    <derivirana_varijabla naziv="DomainObject.Predmet.OstaliListFormatedWithAdress_1">
      <item>ŽUPANIJSKO DRŽAVNO ODVJETNIŠTVO SLAV. BROD punomoćnik sudionika u postupku REPUBLIKA HRVATSKA , MINISTARSTVO FINANCIJA -POREZNA UPRAVA SLAV. BROD</item>
      <item>Đurđica Blažinović-zoričić, Mala 4, 35400 Nova Gradiška punomoćnica sudionika u postupku ARTING, d. o. o. za trgovinu, poslovne usluge, uvoz-izvoz, Nova Gradiška, Mala 4</item>
      <item>Vesna Lazarić punomoćnik sudionika u postupku REPUBLIKA HRVATSKA , MINISTARSTVO FINANCIJA -POREZNA UPRAVA SLAV. BROD</item>
      <item>Gabrijel Zovak, Jakova Gotovca 63, 35000 Slavonski Brod punomoćnik sudionika u postupku REPUBLIKA HRVATSKA , MINISTARSTVO FINANCIJA -POREZNA UPRAVA SLAV. BROD</item>
      <item>Paula Čandrlić-Mesarić, Zagrebačka 6, 31000 Osijek punomoćnica sudionika u postupku ARTING, d. o. o. za trgovinu, poslovne usluge, uvoz-izvoz, Nova Gradiška, Mala 4</item>
      <item>Tihomir Zoričić</item>
    </derivirana_varijabla>
  </DomainObject.Predmet.OstaliListFormatedWithAdress>
  <DomainObject.Predmet.OstaliListFormatedWithAdressOIB>
    <izvorni_sadrzaj>
      <item>ŽUPANIJSKO DRŽAVNO ODVJETNIŠTVO SLAV. BROD punomoćnik sudionika u postupku REPUBLIKA HRVATSKA , MINISTARSTVO FINANCIJA -POREZNA UPRAVA SLAV. BROD</item>
      <item>Đurđica Blažinović-zoričić, OIB 63952218686, Mala 4, 35400 Nova Gradiška punomoćnica sudionika u postupku ARTING, d. o. o. za trgovinu, poslovne usluge, uvoz-izvoz, Nova Gradiška, Mala 4</item>
      <item>Vesna Lazarić punomoćnik sudionika u postupku REPUBLIKA HRVATSKA , MINISTARSTVO FINANCIJA -POREZNA UPRAVA SLAV. BROD</item>
      <item>Gabrijel Zovak, OIB 24215447839, Jakova Gotovca 63, 35000 Slavonski Brod punomoćnik sudionika u postupku REPUBLIKA HRVATSKA , MINISTARSTVO FINANCIJA -POREZNA UPRAVA SLAV. BROD</item>
      <item>Paula Čandrlić-Mesarić, OIB 89394772015, Zagrebačka 6, 31000 Osijek punomoćnica sudionika u postupku ARTING, d. o. o. za trgovinu, poslovne usluge, uvoz-izvoz, Nova Gradiška, Mala 4</item>
      <item>Tihomir Zoričić</item>
    </izvorni_sadrzaj>
    <derivirana_varijabla naziv="DomainObject.Predmet.OstaliListFormatedWithAdressOIB_1">
      <item>ŽUPANIJSKO DRŽAVNO ODVJETNIŠTVO SLAV. BROD punomoćnik sudionika u postupku REPUBLIKA HRVATSKA , MINISTARSTVO FINANCIJA -POREZNA UPRAVA SLAV. BROD</item>
      <item>Đurđica Blažinović-zoričić, OIB 63952218686, Mala 4, 35400 Nova Gradiška punomoćnica sudionika u postupku ARTING, d. o. o. za trgovinu, poslovne usluge, uvoz-izvoz, Nova Gradiška, Mala 4</item>
      <item>Vesna Lazarić punomoćnik sudionika u postupku REPUBLIKA HRVATSKA , MINISTARSTVO FINANCIJA -POREZNA UPRAVA SLAV. BROD</item>
      <item>Gabrijel Zovak, OIB 24215447839, Jakova Gotovca 63, 35000 Slavonski Brod punomoćnik sudionika u postupku REPUBLIKA HRVATSKA , MINISTARSTVO FINANCIJA -POREZNA UPRAVA SLAV. BROD</item>
      <item>Paula Čandrlić-Mesarić, OIB 89394772015, Zagrebačka 6, 31000 Osijek punomoćnica sudionika u postupku ARTING, d. o. o. za trgovinu, poslovne usluge, uvoz-izvoz, Nova Gradiška, Mala 4</item>
      <item>Tihomir Zoričić</item>
    </derivirana_varijabla>
  </DomainObject.Predmet.OstaliListFormatedWithAdressOIB>
  <DomainObject.Predmet.OstaliListNazivFormated>
    <izvorni_sadrzaj>
      <item>ŽUPANIJSKO DRŽAVNO ODVJETNIŠTVO SLAV. BROD</item>
      <item>Đurđica Blažinović-zoričić</item>
      <item>Vesna Lazarić</item>
      <item>Gabrijel Zovak</item>
      <item>Paula Čandrlić-Mesarić</item>
      <item>Tihomir Zoričić</item>
    </izvorni_sadrzaj>
    <derivirana_varijabla naziv="DomainObject.Predmet.OstaliListNazivFormated_1">
      <item>ŽUPANIJSKO DRŽAVNO ODVJETNIŠTVO SLAV. BROD</item>
      <item>Đurđica Blažinović-zoričić</item>
      <item>Vesna Lazarić</item>
      <item>Gabrijel Zovak</item>
      <item>Paula Čandrlić-Mesarić</item>
      <item>Tihomir Zoričić</item>
    </derivirana_varijabla>
  </DomainObject.Predmet.OstaliListNazivFormated>
  <DomainObject.Predmet.OstaliListNazivFormatedOIB>
    <izvorni_sadrzaj>
      <item>ŽUPANIJSKO DRŽAVNO ODVJETNIŠTVO SLAV. BROD</item>
      <item>Đurđica Blažinović-zoričić, OIB 63952218686</item>
      <item>Vesna Lazarić</item>
      <item>Gabrijel Zovak, OIB 24215447839</item>
      <item>Paula Čandrlić-Mesarić, OIB 89394772015</item>
      <item>Tihomir Zoričić</item>
    </izvorni_sadrzaj>
    <derivirana_varijabla naziv="DomainObject.Predmet.OstaliListNazivFormatedOIB_1">
      <item>ŽUPANIJSKO DRŽAVNO ODVJETNIŠTVO SLAV. BROD</item>
      <item>Đurđica Blažinović-zoričić, OIB 63952218686</item>
      <item>Vesna Lazarić</item>
      <item>Gabrijel Zovak, OIB 24215447839</item>
      <item>Paula Čandrlić-Mesarić, OIB 89394772015</item>
      <item>Tihomir Zoričić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lipnja 2018.</izvorni_sadrzaj>
    <derivirana_varijabla naziv="DomainObject.Datum_1">18.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 , MINISTARSTVO FINANCIJA -POREZNA UPRAVA SLAV. BROD</izvorni_sadrzaj>
    <derivirana_varijabla naziv="DomainObject.Predmet.StrankaIDrugi_1">REPUBLIKA HRVATSKA , MINISTARSTVO FINANCIJA -POREZNA UPRAVA SLAV. BROD</derivirana_varijabla>
  </DomainObject.Predmet.StrankaIDrugi>
  <DomainObject.Predmet.ProtustrankaIDrugi>
    <izvorni_sadrzaj>ARTING, d. o. o. za trgovinu, poslovne usluge, uvoz-izvoz, Nova Gradiška, Mala 4</izvorni_sadrzaj>
    <derivirana_varijabla naziv="DomainObject.Predmet.ProtustrankaIDrugi_1">ARTING, d. o. o. za trgovinu, poslovne usluge, uvoz-izvoz, Nova Gradiška, Mala 4</derivirana_varijabla>
  </DomainObject.Predmet.ProtustrankaIDrugi>
  <DomainObject.Predmet.StrankaIDrugiAdressOIB>
    <izvorni_sadrzaj>REPUBLIKA HRVATSKA , MINISTARSTVO FINANCIJA -POREZNA UPRAVA SLAV. BROD, OIB 18683136487</izvorni_sadrzaj>
    <derivirana_varijabla naziv="DomainObject.Predmet.StrankaIDrugiAdressOIB_1">REPUBLIKA HRVATSKA , MINISTARSTVO FINANCIJA -POREZNA UPRAVA SLAV. BROD, OIB 18683136487</derivirana_varijabla>
  </DomainObject.Predmet.StrankaIDrugiAdressOIB>
  <DomainObject.Predmet.ProtustrankaIDrugiAdressOIB>
    <izvorni_sadrzaj>ARTING, d. o. o. za trgovinu, poslovne usluge, uvoz-izvoz, Nova Gradiška, Mala 4, OIB 11102515044, Mala 4, 35400 Nova Gradiška</izvorni_sadrzaj>
    <derivirana_varijabla naziv="DomainObject.Predmet.ProtustrankaIDrugiAdressOIB_1">ARTING, d. o. o. za trgovinu, poslovne usluge, uvoz-izvoz, Nova Gradiška, Mala 4, OIB 11102515044, Mala 4, 35400 Nova Gradiška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ARTING, d. o. o. za trgovinu, poslovne usluge, uvoz-izvoz, Nova Gradiška, Mala 4</item>
      <item>REPUBLIKA HRVATSKA , MINISTARSTVO FINANCIJA -POREZNA UPRAVA SLAV. BROD</item>
      <item>ŽUPANIJSKO DRŽAVNO ODVJETNIŠTVO SLAV. BROD</item>
      <item>Đurđica Blažinović-zoričić</item>
      <item>Vesna Lazarić</item>
      <item>Gabrijel Zovak</item>
      <item>Paula Čandrlić-Mesarić</item>
      <item>Tihomir Zoričić</item>
    </izvorni_sadrzaj>
    <derivirana_varijabla naziv="DomainObject.Predmet.SudioniciListNaziv_1">
      <item>ARTING, d. o. o. za trgovinu, poslovne usluge, uvoz-izvoz, Nova Gradiška, Mala 4</item>
      <item>REPUBLIKA HRVATSKA , MINISTARSTVO FINANCIJA -POREZNA UPRAVA SLAV. BROD</item>
      <item>ŽUPANIJSKO DRŽAVNO ODVJETNIŠTVO SLAV. BROD</item>
      <item>Đurđica Blažinović-zoričić</item>
      <item>Vesna Lazarić</item>
      <item>Gabrijel Zovak</item>
      <item>Paula Čandrlić-Mesarić</item>
      <item>Tihomir Zoričić</item>
    </derivirana_varijabla>
  </DomainObject.Predmet.SudioniciListNaziv>
  <DomainObject.Predmet.SudioniciListAdressOIB>
    <izvorni_sadrzaj>
      <item>ARTING, d. o. o. za trgovinu, poslovne usluge, uvoz-izvoz, Nova Gradiška, Mala 4, OIB 11102515044, Mala 4,35400 Nova Gradiška</item>
      <item>REPUBLIKA HRVATSKA , MINISTARSTVO FINANCIJA -POREZNA UPRAVA SLAV. BROD, OIB 18683136487</item>
      <item>ŽUPANIJSKO DRŽAVNO ODVJETNIŠTVO SLAV. BROD</item>
      <item>Đurđica Blažinović-zoričić, OIB 63952218686, Mala 4,35400 Nova Gradiška</item>
      <item>Vesna Lazarić</item>
      <item>Gabrijel Zovak, OIB 24215447839, Jakova Gotovca 63,35000 Slavonski Brod</item>
      <item>Paula Čandrlić-Mesarić, OIB 89394772015, Zagrebačka 6,31000 Osijek</item>
      <item>Tihomir Zoričić</item>
    </izvorni_sadrzaj>
    <derivirana_varijabla naziv="DomainObject.Predmet.SudioniciListAdressOIB_1">
      <item>ARTING, d. o. o. za trgovinu, poslovne usluge, uvoz-izvoz, Nova Gradiška, Mala 4, OIB 11102515044, Mala 4,35400 Nova Gradiška</item>
      <item>REPUBLIKA HRVATSKA , MINISTARSTVO FINANCIJA -POREZNA UPRAVA SLAV. BROD, OIB 18683136487</item>
      <item>ŽUPANIJSKO DRŽAVNO ODVJETNIŠTVO SLAV. BROD</item>
      <item>Đurđica Blažinović-zoričić, OIB 63952218686, Mala 4,35400 Nova Gradiška</item>
      <item>Vesna Lazarić</item>
      <item>Gabrijel Zovak, OIB 24215447839, Jakova Gotovca 63,35000 Slavonski Brod</item>
      <item>Paula Čandrlić-Mesarić, OIB 89394772015, Zagrebačka 6,31000 Osijek</item>
      <item>Tihomir Zoričić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11102515044</item>
      <item>, OIB 18683136487</item>
      <item>, OIB null</item>
      <item>, OIB 63952218686</item>
      <item>, OIB null</item>
      <item>, OIB 24215447839</item>
      <item>, OIB 89394772015</item>
      <item>, OIB null</item>
    </izvorni_sadrzaj>
    <derivirana_varijabla naziv="DomainObject.Predmet.SudioniciListNazivOIB_1">
      <item>, OIB 11102515044</item>
      <item>, OIB 18683136487</item>
      <item>, OIB null</item>
      <item>, OIB 63952218686</item>
      <item>, OIB null</item>
      <item>, OIB 24215447839</item>
      <item>, OIB 89394772015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Paula Čandrlić Mesarić, OIB 89394772015, Zagrebačka 6 Osijek</item>
    </izvorni_sadrzaj>
    <derivirana_varijabla naziv="DomainObject.Predmet.StecajniUpraviteljiListAddressOIB_1">
      <item>Paula Čandrlić Mesarić, OIB 89394772015, Zagrebačka 6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355</properties:Words>
  <properties:Characters>1969</properties:Characters>
  <properties:Lines>56</properties:Lines>
  <properties:Paragraphs>21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2018-06-14T09:13:00Z</dcterms:created>
  <dc:creator>wsadmin</dc:creator>
  <cp:lastModifiedBy>wsadmin</cp:lastModifiedBy>
  <cp:lastPrinted>2018-06-18T10:04:00Z</cp:lastPrinted>
  <dcterms:modified xmlns:xsi="http://www.w3.org/2001/XMLSchema-instance" xsi:type="dcterms:W3CDTF">2018-06-18T12:10:00Z</dcterms:modified>
  <cp:revision>36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Ostalo (St-1566-2016-18.06.18.-ARTING potvrda 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