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c4b8" w14:paraId="fb3c4b8" w:rsidRDefault="00F44231" w:rsidP="00F44231" w:rsidR="00F44231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44231" w:rsidP="00F44231" w:rsidR="00F4423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F44231" w:rsidP="00F44231" w:rsidR="00F4423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44231" w:rsidP="00F44231" w:rsidR="00F4423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F44231" w:rsidP="00F44231" w:rsidR="00F44231">
      <w:pPr>
        <w:spacing w:after="0"/>
        <w:rPr>
          <w:rFonts w:cs="Times New Roman"/>
        </w:rPr>
      </w:pPr>
    </w:p>
    <w:p w:rsidRDefault="00F44231" w:rsidP="00F44231" w:rsidR="00F44231">
      <w:pPr>
        <w:spacing w:after="0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F44231" w:rsidP="00F44231" w:rsidR="00F44231">
      <w:pPr>
        <w:spacing w:after="0"/>
        <w:jc w:val="center"/>
        <w:rPr>
          <w:rFonts w:cs="Times New Roman"/>
          <w:b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F44231" w:rsidP="00F44231" w:rsidR="00F44231">
      <w:pPr>
        <w:spacing w:after="0"/>
        <w:jc w:val="center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  <w:b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STEMIR d.o.o., OIB: 08959199391 sa sjedištem u Nikole Tesle 25 A, 40000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dana 27. lipnja 2017.,</w:t>
      </w:r>
    </w:p>
    <w:p w:rsidRDefault="00F44231" w:rsidP="00F44231" w:rsidR="00F44231">
      <w:pPr>
        <w:spacing w:after="0"/>
        <w:jc w:val="both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F44231" w:rsidP="00F44231" w:rsidR="00F44231">
      <w:pPr>
        <w:spacing w:after="0"/>
        <w:jc w:val="center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  <w:b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STEMIR d.o.o., OIB: 08959199391 sa sjedištem u Nikole Tesle 25 A, 40000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STEMIR d.o.o., OIB: 08959199391 sa sjedištem u Nikole Tesle 25 A, 40000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STEMIR d.o.o., OIB: 08959199391 sa sjedištem u Nikole Tesle 25 A, 40000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biti će brisan iz sudskog registra.</w:t>
      </w:r>
    </w:p>
    <w:p w:rsidRDefault="00F44231" w:rsidP="00F44231" w:rsidR="00F44231">
      <w:pPr>
        <w:spacing w:after="0"/>
        <w:jc w:val="both"/>
        <w:rPr>
          <w:rFonts w:cs="Times New Roman"/>
        </w:rPr>
      </w:pPr>
    </w:p>
    <w:p w:rsidRDefault="00F44231" w:rsidP="00F44231" w:rsidR="00F44231">
      <w:pPr>
        <w:spacing w:after="0"/>
        <w:jc w:val="both"/>
        <w:rPr>
          <w:rFonts w:cs="Times New Roman"/>
        </w:rPr>
      </w:pPr>
    </w:p>
    <w:p w:rsidRDefault="00F44231" w:rsidP="00F44231" w:rsidR="00F4423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44231" w:rsidP="00F44231" w:rsidR="00F4423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8.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neprekinutoj blokadi više od 2013. ili 2014., </w:t>
      </w:r>
      <w:r>
        <w:rPr>
          <w:rFonts w:cs="Times New Roman"/>
        </w:rPr>
        <w:t xml:space="preserve">s iznosom blokade iz prijedloga Financijske agencije. </w:t>
      </w:r>
      <w:r>
        <w:rPr>
          <w:rFonts w:cs="Times New Roman"/>
        </w:rPr>
        <w:t>Naveo je da društvo nema u vlasništvu nikakve imovine, te se nije usprotivio da se nad društvom otvori i istodobno zaključi stečaj.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St-370/16-11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F44231" w:rsidP="00F44231" w:rsidR="00F44231">
      <w:pPr>
        <w:spacing w:after="0"/>
        <w:ind w:firstLine="708"/>
        <w:jc w:val="both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F44231" w:rsidP="00F44231" w:rsidR="00F44231">
      <w:pPr>
        <w:spacing w:after="0"/>
        <w:jc w:val="center"/>
        <w:rPr>
          <w:rFonts w:cs="Times New Roman"/>
        </w:rPr>
      </w:pPr>
    </w:p>
    <w:p w:rsidRDefault="00F44231" w:rsidP="00F44231" w:rsidR="00F44231">
      <w:pPr>
        <w:spacing w:after="0"/>
        <w:jc w:val="center"/>
        <w:rPr>
          <w:rFonts w:cs="Times New Roman"/>
        </w:rPr>
      </w:pPr>
    </w:p>
    <w:p w:rsidRDefault="00F44231" w:rsidP="00F44231" w:rsidR="00F4423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SUDAC</w:t>
      </w:r>
    </w:p>
    <w:p w:rsidRDefault="00F44231" w:rsidP="00F44231" w:rsidR="00F4423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E659F6" w:rsidP="00F44231" w:rsidR="00F4423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bookmarkStart w:name="_GoBack" w:id="0"/>
      <w:bookmarkEnd w:id="0"/>
      <w:r w:rsidR="00F44231">
        <w:rPr>
          <w:rFonts w:cs="Times New Roman"/>
        </w:rPr>
        <w:t xml:space="preserve">  </w:t>
      </w:r>
      <w:r w:rsidR="00F44231">
        <w:rPr>
          <w:rFonts w:cs="Times New Roman"/>
        </w:rPr>
        <w:t xml:space="preserve">Hugo </w:t>
      </w:r>
      <w:proofErr w:type="spellStart"/>
      <w:r w:rsidR="00F44231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F44231" w:rsidP="00F44231" w:rsidR="00F44231">
      <w:pPr>
        <w:spacing w:after="0"/>
        <w:jc w:val="both"/>
        <w:rPr>
          <w:rFonts w:cs="Times New Roman"/>
        </w:rPr>
      </w:pPr>
    </w:p>
    <w:p w:rsidRDefault="00F44231" w:rsidP="00F44231" w:rsidR="00F44231">
      <w:pPr>
        <w:spacing w:after="0"/>
        <w:rPr>
          <w:rFonts w:cs="Times New Roman"/>
          <w:b/>
          <w:u w:val="single"/>
        </w:rPr>
      </w:pPr>
    </w:p>
    <w:p w:rsidRDefault="00F44231" w:rsidP="00F44231" w:rsidR="00F44231">
      <w:pPr>
        <w:spacing w:after="0"/>
        <w:rPr>
          <w:rFonts w:cs="Times New Roman"/>
          <w:b/>
          <w:u w:val="single"/>
        </w:rPr>
      </w:pPr>
    </w:p>
    <w:p w:rsidRDefault="00F44231" w:rsidP="00F44231" w:rsidR="00F44231">
      <w:pPr>
        <w:spacing w:after="0"/>
        <w:rPr>
          <w:rFonts w:cs="Times New Roman"/>
          <w:b/>
          <w:u w:val="single"/>
        </w:rPr>
      </w:pPr>
    </w:p>
    <w:p w:rsidRDefault="00F44231" w:rsidP="00F44231" w:rsidR="00F4423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F44231" w:rsidP="00F44231" w:rsidR="00F4423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F44231" w:rsidP="00F44231" w:rsidR="00F4423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F44231" w:rsidP="00F44231" w:rsidR="00F44231">
      <w:pPr>
        <w:spacing w:after="0"/>
        <w:jc w:val="both"/>
        <w:rPr>
          <w:rFonts w:cs="Times New Roman"/>
        </w:rPr>
      </w:pPr>
    </w:p>
    <w:p w:rsidRDefault="00F44231" w:rsidP="00F44231" w:rsidR="00F44231">
      <w:pPr>
        <w:spacing w:after="0"/>
        <w:jc w:val="both"/>
        <w:rPr>
          <w:rFonts w:cs="Times New Roman"/>
        </w:rPr>
      </w:pPr>
    </w:p>
    <w:p w:rsidRDefault="00F44231" w:rsidP="00F44231" w:rsidR="00F4423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44231" w:rsidP="00F44231" w:rsidR="00F4423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F44231" w:rsidP="00F44231" w:rsidR="00F44231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 xml:space="preserve">STEMIR d.o.o., Nikole Tesle 25 A, 40000 </w:t>
      </w:r>
      <w:proofErr w:type="spellStart"/>
      <w:r>
        <w:rPr>
          <w:rFonts w:cs="Times New Roman"/>
        </w:rPr>
        <w:t>Pribislavec</w:t>
      </w:r>
      <w:proofErr w:type="spellEnd"/>
    </w:p>
    <w:p w:rsidRDefault="00F44231" w:rsidP="00F44231" w:rsidR="00F44231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F44231" w:rsidP="00F44231" w:rsidR="00F44231">
      <w:pPr>
        <w:pStyle w:val="Odlomakpopisa"/>
        <w:numPr>
          <w:ilvl w:val="0"/>
          <w:numId w:val="47"/>
        </w:numPr>
        <w:spacing w:after="0"/>
      </w:pPr>
      <w:r>
        <w:t xml:space="preserve">Direktor dužnika, </w:t>
      </w:r>
      <w:r>
        <w:t xml:space="preserve">Drago </w:t>
      </w:r>
      <w:proofErr w:type="spellStart"/>
      <w:r>
        <w:t>Šmitran</w:t>
      </w:r>
      <w:proofErr w:type="spellEnd"/>
      <w:r>
        <w:t xml:space="preserve">, Nikole Tesle 25 A, </w:t>
      </w:r>
      <w:proofErr w:type="spellStart"/>
      <w:r>
        <w:t>Pribislavec</w:t>
      </w:r>
      <w:proofErr w:type="spellEnd"/>
    </w:p>
    <w:p w:rsidRDefault="00F44231" w:rsidP="00F44231" w:rsidR="00F44231" w:rsidRPr="00F44231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F44231" w:rsidP="00F44231" w:rsidR="00F44231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F44231" w:rsidP="00F44231" w:rsidR="00F44231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F44231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67F" w:rsidP="00537B78" w:rsidR="00FD367F">
      <w:r>
        <w:separator/>
      </w:r>
    </w:p>
  </w:endnote>
  <w:endnote w:id="0" w:type="continuationSeparator">
    <w:p w:rsidRDefault="00FD367F" w:rsidP="00537B78" w:rsidR="00FD3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67F" w:rsidP="00537B78" w:rsidR="00FD367F">
      <w:r>
        <w:separator/>
      </w:r>
    </w:p>
  </w:footnote>
  <w:footnote w:id="0" w:type="continuationSeparator">
    <w:p w:rsidRDefault="00FD367F" w:rsidP="00537B78" w:rsidR="00FD3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231" w:rsidR="008333A9">
    <w:pPr>
      <w:pStyle w:val="Zaglavlje"/>
    </w:pPr>
    <w:r>
      <w:rPr>
        <w:rStyle w:val="PozadinaSvijetloCrvena"/>
        <w:shd w:fill="auto" w:color="auto" w:val="clear"/>
      </w:rPr>
      <w:t>Poslovni broj: 6 St-370/16-12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CA0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9F6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231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7F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58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St-370/2016-12</izvorni_sadrzaj>
    <derivirana_varijabla naziv="DomainObject.Oznaka_1">St-370/2016-12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STEMIR društvo s ograničenom odgovornošću  za  trgovinu  i  usluge</izvorni_sadrzaj>
    <derivirana_varijabla naziv="DomainObject.Predmet.ProtustrankaFormated_1">  STEMIR društvo s ograničenom odgovornošću  za  trgovinu  i  usluge</derivirana_varijabla>
  </DomainObject.Predmet.ProtustrankaFormated>
  <DomainObject.Predmet.ProtustrankaFormatedOIB>
    <izvorni_sadrzaj>  STEMIR društvo s ograničenom odgovornošću  za  trgovinu  i  usluge, OIB 08959199391</izvorni_sadrzaj>
    <derivirana_varijabla naziv="DomainObject.Predmet.ProtustrankaFormatedOIB_1">  STEMIR društvo s ograničenom odgovornošću  za  trgovinu  i  usluge, OIB 08959199391</derivirana_varijabla>
  </DomainObject.Predmet.ProtustrankaFormatedOIB>
  <DomainObject.Predmet.ProtustrankaFormatedWithAdress>
    <izvorni_sadrzaj> STEMIR društvo s ograničenom odgovornošću  za  trgovinu  i  usluge, Nikole Tesle 25/A, 40000 Pribislavec</izvorni_sadrzaj>
    <derivirana_varijabla naziv="DomainObject.Predmet.ProtustrankaFormatedWithAdress_1"> STEMIR društvo s ograničenom odgovornošću  za  trgovinu  i  usluge, Nikole Tesle 25/A, 40000 Pribislavec</derivirana_varijabla>
  </DomainObject.Predmet.ProtustrankaFormatedWithAdress>
  <DomainObject.Predmet.ProtustrankaFormatedWithAdressOIB>
    <izvorni_sadrzaj> STEMIR društvo s ograničenom odgovornošću  za  trgovinu  i  usluge, OIB 08959199391, Nikole Tesle 25/A, 40000 Pribislavec</izvorni_sadrzaj>
    <derivirana_varijabla naziv="DomainObject.Predmet.ProtustrankaFormatedWithAdressOIB_1"> STEMIR društvo s ograničenom odgovornošću  za  trgovinu  i  usluge, OIB 08959199391, Nikole Tesle 25/A, 40000 Pribislavec</derivirana_varijabla>
  </DomainObject.Predmet.ProtustrankaFormatedWithAdressOIB>
  <DomainObject.Predmet.ProtustrankaWithAdress>
    <izvorni_sadrzaj>STEMIR društvo s ograničenom odgovornošću  za  trgovinu  i  usluge Nikole Tesle 25/A, 40000 Pribislavec</izvorni_sadrzaj>
    <derivirana_varijabla naziv="DomainObject.Predmet.ProtustrankaWithAdress_1">STEMIR društvo s ograničenom odgovornošću  za  trgovinu  i  usluge Nikole Tesle 25/A, 40000 Pribislavec</derivirana_varijabla>
  </DomainObject.Predmet.ProtustrankaWithAdress>
  <DomainObject.Predmet.ProtustrankaWithAdressOIB>
    <izvorni_sadrzaj>STEMIR društvo s ograničenom odgovornošću  za  trgovinu  i  usluge, OIB 08959199391, Nikole Tesle 25/A, 40000 Pribislavec</izvorni_sadrzaj>
    <derivirana_varijabla naziv="DomainObject.Predmet.ProtustrankaWithAdressOIB_1">STEMIR društvo s ograničenom odgovornošću  za  trgovinu  i  usluge, OIB 08959199391, Nikole Tesle 25/A, 40000 Pribislavec</derivirana_varijabla>
  </DomainObject.Predmet.ProtustrankaWithAdressOIB>
  <DomainObject.Predmet.ProtustrankaNazivFormated>
    <izvorni_sadrzaj>STEMIR društvo s ograničenom odgovornošću  za  trgovinu  i  usluge</izvorni_sadrzaj>
    <derivirana_varijabla naziv="DomainObject.Predmet.ProtustrankaNazivFormated_1">STEMIR društvo s ograničenom odgovornošću  za  trgovinu  i  usluge</derivirana_varijabla>
  </DomainObject.Predmet.ProtustrankaNazivFormated>
  <DomainObject.Predmet.ProtustrankaNazivFormatedOIB>
    <izvorni_sadrzaj>STEMIR društvo s ograničenom odgovornošću  za  trgovinu  i  usluge, OIB 08959199391</izvorni_sadrzaj>
    <derivirana_varijabla naziv="DomainObject.Predmet.ProtustrankaNazivFormatedOIB_1">STEMIR društvo s ograničenom odgovornošću  za  trgovinu  i  usluge, OIB 08959199391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11469.74</izvorni_sadrzaj>
    <derivirana_varijabla naziv="DomainObject.Predmet.TrenutnaVrijednost_1">11469.74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STEMIR društvo s ograničenom odgovornošću  za  trgovinu  i  usluge</item>
    </izvorni_sadrzaj>
    <derivirana_varijabla naziv="DomainObject.Predmet.ProtuStrankaListFormated_1">
      <item>STEMIR društvo s ograničenom odgovornošću  za  trgovinu  i  usluge</item>
    </derivirana_varijabla>
  </DomainObject.Predmet.ProtuStrankaListFormated>
  <DomainObject.Predmet.ProtuStrankaListFormatedOIB>
    <izvorni_sadrzaj>
      <item>STEMIR društvo s ograničenom odgovornošću  za  trgovinu  i  usluge, OIB 08959199391</item>
    </izvorni_sadrzaj>
    <derivirana_varijabla naziv="DomainObject.Predmet.ProtuStrankaListFormatedOIB_1">
      <item>STEMIR društvo s ograničenom odgovornošću  za  trgovinu  i  usluge, OIB 08959199391</item>
    </derivirana_varijabla>
  </DomainObject.Predmet.ProtuStrankaListFormatedOIB>
  <DomainObject.Predmet.ProtuStrankaListFormatedWithAdress>
    <izvorni_sadrzaj>
      <item>STEMIR društvo s ograničenom odgovornošću  za  trgovinu  i  usluge, Nikole Tesle 25/A, 40000 Pribislavec</item>
    </izvorni_sadrzaj>
    <derivirana_varijabla naziv="DomainObject.Predmet.ProtuStrankaListFormatedWithAdress_1">
      <item>STEMIR društvo s ograničenom odgovornošću  za  trgovinu  i  usluge, Nikole Tesle 25/A, 40000 Pribislavec</item>
    </derivirana_varijabla>
  </DomainObject.Predmet.ProtuStrankaListFormatedWithAdress>
  <DomainObject.Predmet.ProtuStrankaListFormatedWithAdressOIB>
    <izvorni_sadrzaj>
      <item>STEMIR društvo s ograničenom odgovornošću  za  trgovinu  i  usluge, OIB 08959199391, Nikole Tesle 25/A, 40000 Pribislavec</item>
    </izvorni_sadrzaj>
    <derivirana_varijabla naziv="DomainObject.Predmet.ProtuStrankaListFormatedWithAdressOIB_1">
      <item>STEMIR društvo s ograničenom odgovornošću  za  trgovinu  i  usluge, OIB 08959199391, Nikole Tesle 25/A, 40000 Pribislavec</item>
    </derivirana_varijabla>
  </DomainObject.Predmet.ProtuStrankaListFormatedWithAdressOIB>
  <DomainObject.Predmet.ProtuStrankaListNazivFormated>
    <izvorni_sadrzaj>
      <item>STEMIR društvo s ograničenom odgovornošću  za  trgovinu  i  usluge</item>
    </izvorni_sadrzaj>
    <derivirana_varijabla naziv="DomainObject.Predmet.ProtuStrankaListNazivFormated_1">
      <item>STEMIR društvo s ograničenom odgovornošću  za  trgovinu  i  usluge</item>
    </derivirana_varijabla>
  </DomainObject.Predmet.ProtuStrankaListNazivFormated>
  <DomainObject.Predmet.ProtuStrankaListNazivFormatedOIB>
    <izvorni_sadrzaj>
      <item>STEMIR društvo s ograničenom odgovornošću  za  trgovinu  i  usluge, OIB 08959199391</item>
    </izvorni_sadrzaj>
    <derivirana_varijabla naziv="DomainObject.Predmet.ProtuStrankaListNazivFormatedOIB_1">
      <item>STEMIR društvo s ograničenom odgovornošću  za  trgovinu  i  usluge, OIB 08959199391</item>
    </derivirana_varijabla>
  </DomainObject.Predmet.ProtuStrankaListNazivFormatedOIB>
  <DomainObject.Predmet.OstaliListFormated>
    <izvorni_sadrzaj>
      <item>Sudski registar</item>
      <item>Drago Šmitran</item>
    </izvorni_sadrzaj>
    <derivirana_varijabla naziv="DomainObject.Predmet.OstaliListFormated_1">
      <item>Sudski registar</item>
      <item>Drago Šmitran</item>
    </derivirana_varijabla>
  </DomainObject.Predmet.OstaliListFormated>
  <DomainObject.Predmet.OstaliListFormatedOIB>
    <izvorni_sadrzaj>
      <item>Sudski registar</item>
      <item>Drago Šmitran, OIB 04568308062</item>
    </izvorni_sadrzaj>
    <derivirana_varijabla naziv="DomainObject.Predmet.OstaliListFormatedOIB_1">
      <item>Sudski registar</item>
      <item>Drago Šmitran, OIB 04568308062</item>
    </derivirana_varijabla>
  </DomainObject.Predmet.OstaliListFormatedOIB>
  <DomainObject.Predmet.OstaliListFormatedWithAdress>
    <izvorni_sadrzaj>
      <item>Sudski registar</item>
      <item>Drago Šmitran, Nikole Tesle 25a, 40000 Pribislavec</item>
    </izvorni_sadrzaj>
    <derivirana_varijabla naziv="DomainObject.Predmet.OstaliListFormatedWithAdress_1">
      <item>Sudski registar</item>
      <item>Drago Šmitran, Nikole Tesle 25a, 40000 Pribislavec</item>
    </derivirana_varijabla>
  </DomainObject.Predmet.OstaliListFormatedWithAdress>
  <DomainObject.Predmet.OstaliListFormatedWithAdressOIB>
    <izvorni_sadrzaj>
      <item>Sudski registar</item>
      <item>Drago Šmitran, OIB 04568308062, Nikole Tesle 25a, 40000 Pribislavec</item>
    </izvorni_sadrzaj>
    <derivirana_varijabla naziv="DomainObject.Predmet.OstaliListFormatedWithAdressOIB_1">
      <item>Sudski registar</item>
      <item>Drago Šmitran, OIB 04568308062, Nikole Tesle 25a, 40000 Pribislavec</item>
    </derivirana_varijabla>
  </DomainObject.Predmet.OstaliListFormatedWithAdressOIB>
  <DomainObject.Predmet.OstaliListNazivFormated>
    <izvorni_sadrzaj>
      <item>Sudski registar</item>
      <item>Drago Šmitran</item>
    </izvorni_sadrzaj>
    <derivirana_varijabla naziv="DomainObject.Predmet.OstaliListNazivFormated_1">
      <item>Sudski registar</item>
      <item>Drago Šmitran</item>
    </derivirana_varijabla>
  </DomainObject.Predmet.OstaliListNazivFormated>
  <DomainObject.Predmet.OstaliListNazivFormatedOIB>
    <izvorni_sadrzaj>
      <item>Sudski registar</item>
      <item>Drago Šmitran, OIB 04568308062</item>
    </izvorni_sadrzaj>
    <derivirana_varijabla naziv="DomainObject.Predmet.OstaliListNazivFormatedOIB_1">
      <item>Sudski registar</item>
      <item>Drago Šmitran, OIB 04568308062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St-370/2016-12</izvorni_sadrzaj>
    <derivirana_varijabla naziv="DomainObject.PoslovniBrojDokumenta_1">St-370/2016-12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STEMIR društvo s ograničenom odgovornošću  za  trgovinu  i  usluge</izvorni_sadrzaj>
    <derivirana_varijabla naziv="DomainObject.Predmet.ProtustrankaIDrugi_1">STEMIR društvo s ograničenom odgovornošću  za  trgovinu 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STEMIR društvo s ograničenom odgovornošću  za  trgovinu  i  usluge, OIB 08959199391, Nikole Tesle 25/A, 40000 Pribislavec</izvorni_sadrzaj>
    <derivirana_varijabla naziv="DomainObject.Predmet.ProtustrankaIDrugiAdressOIB_1">STEMIR društvo s ograničenom odgovornošću  za  trgovinu  i  usluge, OIB 08959199391, Nikole Tesle 25/A,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STEMIR društvo s ograničenom odgovornošću  za  trgovinu  i  usluge</item>
      <item>Sudski registar</item>
      <item>Drago Šmitran</item>
    </izvorni_sadrzaj>
    <derivirana_varijabla naziv="DomainObject.Predmet.SudioniciListNaziv_1">
      <item>Financijska agencija</item>
      <item>STEMIR društvo s ograničenom odgovornošću  za  trgovinu  i  usluge</item>
      <item>Sudski registar</item>
      <item>Drago Šmitran</item>
    </derivirana_varijabla>
  </DomainObject.Predmet.SudioniciListNaziv>
  <DomainObject.Predmet.SudioniciListAdressOIB>
    <izvorni_sadrzaj>
      <item>Financijska agencija, OIB 85821130368, A. Cesarca 2,42000 Varaždin</item>
      <item>STEMIR društvo s ograničenom odgovornošću  za  trgovinu  i  usluge, OIB 08959199391, Nikole Tesle 25/A,40000 Pribislavec</item>
      <item>Sudski registar</item>
      <item>Drago Šmitran, OIB 04568308062, Nikole Tesle 25a,40000 Pribislavec</item>
    </izvorni_sadrzaj>
    <derivirana_varijabla naziv="DomainObject.Predmet.SudioniciListAdressOIB_1">
      <item>Financijska agencija, OIB 85821130368, A. Cesarca 2,42000 Varaždin</item>
      <item>STEMIR društvo s ograničenom odgovornošću  za  trgovinu  i  usluge, OIB 08959199391, Nikole Tesle 25/A,40000 Pribislavec</item>
      <item>Sudski registar</item>
      <item>Drago Šmitran, OIB 04568308062, Nikole Tesle 25a,40000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70313-35D9-44EB-AAF9-AAC9AF8D6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3328</properties:Characters>
  <properties:Lines>93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2017-06-26T06:23:00Z</cp:lastPrinted>
  <dcterms:modified xmlns:xsi="http://www.w3.org/2001/XMLSchema-instance" xsi:type="dcterms:W3CDTF">2017-06-26T06:23:00Z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