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34ed" w14:paraId="27434e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E2CD9">
        <w:t>7495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E2CD9">
        <w:t>08.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E2CD9">
        <w:t>DECOR ANA j.d.o.o. za usluge, Zagreb, Škalinova 36, OIB 55388071192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CE2CD9">
        <w:t xml:space="preserve">je 18.892,19 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E2CD9">
        <w:t>08.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C380C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7495</izvorni_sadrzaj>
    <derivirana_varijabla naziv="DomainObject.Predmet.Broj_1">7495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St-7495/2015</izvorni_sadrzaj>
    <derivirana_varijabla naziv="DomainObject.Predmet.OznakaBroj_1">St-7495/2015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 ANA j.d.o.o. zastupanog po punomoćniku ANA MOHARIĆ</izvorni_sadrzaj>
    <derivirana_varijabla naziv="DomainObject.Predmet.ProtustrankaFormated_1">  DECOR ANA j.d.o.o. zastupanog po punomoćniku ANA MOHARIĆ</derivirana_varijabla>
  </DomainObject.Predmet.ProtustrankaFormated>
  <DomainObject.Predmet.ProtustrankaFormatedOIB>
    <izvorni_sadrzaj>  DECOR ANA j.d.o.o., OIB 55388071192 zastupanog po punomoćniku ANA MOHARIĆ</izvorni_sadrzaj>
    <derivirana_varijabla naziv="DomainObject.Predmet.ProtustrankaFormatedOIB_1">  DECOR ANA j.d.o.o., OIB 55388071192 zastupanog po punomoćniku ANA MOHARIĆ</derivirana_varijabla>
  </DomainObject.Predmet.ProtustrankaFormatedOIB>
  <DomainObject.Predmet.ProtustrankaFormatedWithAdress>
    <izvorni_sadrzaj> DECOR ANA j.d.o.o., Škalinova 36, 10000 Zagreb zastupanog po punomoćniku ANA MOHARIĆ</izvorni_sadrzaj>
    <derivirana_varijabla naziv="DomainObject.Predmet.ProtustrankaFormatedWithAdress_1"> DECOR ANA j.d.o.o., Škalinova 36, 10000 Zagreb zastupanog po punomoćniku ANA MOHARIĆ</derivirana_varijabla>
  </DomainObject.Predmet.ProtustrankaFormatedWithAdress>
  <DomainObject.Predmet.ProtustrankaFormatedWithAdressOIB>
    <izvorni_sadrzaj> DECOR ANA j.d.o.o., OIB 55388071192, Škalinova 36, 10000 Zagreb zastupanog po punomoćniku ANA MOHARIĆ</izvorni_sadrzaj>
    <derivirana_varijabla naziv="DomainObject.Predmet.ProtustrankaFormatedWithAdressOIB_1"> DECOR ANA j.d.o.o., OIB 55388071192, Škalinova 36, 10000 Zagreb zastupanog po punomoćniku ANA MOHARIĆ</derivirana_varijabla>
  </DomainObject.Predmet.ProtustrankaFormatedWithAdressOIB>
  <DomainObject.Predmet.ProtustrankaWithAdress>
    <izvorni_sadrzaj>DECOR ANA j.d.o.o. Škalinova 36, 10000 Zagreb</izvorni_sadrzaj>
    <derivirana_varijabla naziv="DomainObject.Predmet.ProtustrankaWithAdress_1">DECOR ANA j.d.o.o. Škalinova 36, 10000 Zagreb</derivirana_varijabla>
  </DomainObject.Predmet.ProtustrankaWithAdress>
  <DomainObject.Predmet.ProtustrankaWithAdressOIB>
    <izvorni_sadrzaj>DECOR ANA j.d.o.o., OIB 55388071192, Škalinova 36, 10000 Zagreb</izvorni_sadrzaj>
    <derivirana_varijabla naziv="DomainObject.Predmet.ProtustrankaWithAdressOIB_1">DECOR ANA j.d.o.o., OIB 55388071192, Škalinova 36, 10000 Zagreb</derivirana_varijabla>
  </DomainObject.Predmet.ProtustrankaWithAdressOIB>
  <DomainObject.Predmet.ProtustrankaNazivFormated>
    <izvorni_sadrzaj>DECOR ANA j.d.o.o.</izvorni_sadrzaj>
    <derivirana_varijabla naziv="DomainObject.Predmet.ProtustrankaNazivFormated_1">DECOR ANA j.d.o.o.</derivirana_varijabla>
  </DomainObject.Predmet.ProtustrankaNazivFormated>
  <DomainObject.Predmet.ProtustrankaNazivFormatedOIB>
    <izvorni_sadrzaj>DECOR ANA j.d.o.o., OIB 55388071192</izvorni_sadrzaj>
    <derivirana_varijabla naziv="DomainObject.Predmet.ProtustrankaNazivFormatedOIB_1">DECOR ANA j.d.o.o., OIB 55388071192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DECOR ANA j.d.o.o. zastupanog po punomoćniku ANA MOHARIĆ</item>
    </izvorni_sadrzaj>
    <derivirana_varijabla naziv="DomainObject.Predmet.ProtuStrankaListFormated_1">
      <item>DECOR ANA j.d.o.o. zastupanog po punomoćniku ANA MOHARIĆ</item>
    </derivirana_varijabla>
  </DomainObject.Predmet.ProtuStrankaListFormated>
  <DomainObject.Predmet.ProtuStrankaListFormatedOIB>
    <izvorni_sadrzaj>
      <item>DECOR ANA j.d.o.o., OIB 55388071192 zastupanog po punomoćniku ANA MOHARIĆ</item>
    </izvorni_sadrzaj>
    <derivirana_varijabla naziv="DomainObject.Predmet.ProtuStrankaListFormatedOIB_1">
      <item>DECOR ANA j.d.o.o., OIB 55388071192 zastupanog po punomoćniku ANA MOHARIĆ</item>
    </derivirana_varijabla>
  </DomainObject.Predmet.ProtuStrankaListFormatedOIB>
  <DomainObject.Predmet.ProtuStrankaListFormatedWithAdress>
    <izvorni_sadrzaj>
      <item>DECOR ANA j.d.o.o., Škalinova 36, 10000 Zagreb zastupanog po punomoćniku ANA MOHARIĆ</item>
    </izvorni_sadrzaj>
    <derivirana_varijabla naziv="DomainObject.Predmet.ProtuStrankaListFormatedWithAdress_1">
      <item>DECOR ANA j.d.o.o., Škalinova 36, 10000 Zagreb zastupanog po punomoćniku ANA MOHARIĆ</item>
    </derivirana_varijabla>
  </DomainObject.Predmet.ProtuStrankaListFormatedWithAdress>
  <DomainObject.Predmet.ProtuStrankaListFormatedWithAdressOIB>
    <izvorni_sadrzaj>
      <item>DECOR ANA j.d.o.o., OIB 55388071192, Škalinova 36, 10000 Zagreb zastupanog po punomoćniku ANA MOHARIĆ</item>
    </izvorni_sadrzaj>
    <derivirana_varijabla naziv="DomainObject.Predmet.ProtuStrankaListFormatedWithAdressOIB_1">
      <item>DECOR ANA j.d.o.o., OIB 55388071192, Škalinova 36, 10000 Zagreb zastupanog po punomoćniku ANA MOHARIĆ</item>
    </derivirana_varijabla>
  </DomainObject.Predmet.ProtuStrankaListFormatedWithAdressOIB>
  <DomainObject.Predmet.ProtuStrankaListNazivFormated>
    <izvorni_sadrzaj>
      <item>DECOR ANA j.d.o.o.</item>
    </izvorni_sadrzaj>
    <derivirana_varijabla naziv="DomainObject.Predmet.ProtuStrankaListNazivFormated_1">
      <item>DECOR ANA j.d.o.o.</item>
    </derivirana_varijabla>
  </DomainObject.Predmet.ProtuStrankaListNazivFormated>
  <DomainObject.Predmet.ProtuStrankaListNazivFormatedOIB>
    <izvorni_sadrzaj>
      <item>DECOR ANA j.d.o.o., OIB 55388071192</item>
    </izvorni_sadrzaj>
    <derivirana_varijabla naziv="DomainObject.Predmet.ProtuStrankaListNazivFormatedOIB_1">
      <item>DECOR ANA j.d.o.o., OIB 55388071192</item>
    </derivirana_varijabla>
  </DomainObject.Predmet.ProtuStrankaListNazivFormatedOIB>
  <DomainObject.Predmet.OstaliListFormated>
    <izvorni_sadrzaj>
      <item>ANA MOHARIĆ punomoćnik sudionika u postupku DECOR ANA j.d.o.o.</item>
    </izvorni_sadrzaj>
    <derivirana_varijabla naziv="DomainObject.Predmet.OstaliListFormated_1">
      <item>ANA MOHARIĆ punomoćnik sudionika u postupku DECOR ANA j.d.o.o.</item>
    </derivirana_varijabla>
  </DomainObject.Predmet.OstaliListFormated>
  <DomainObject.Predmet.OstaliListFormatedOIB>
    <izvorni_sadrzaj>
      <item>ANA MOHARIĆ, OIB 65992878543 punomoćnik sudionika u postupku DECOR ANA j.d.o.o.</item>
    </izvorni_sadrzaj>
    <derivirana_varijabla naziv="DomainObject.Predmet.OstaliListFormatedOIB_1">
      <item>ANA MOHARIĆ, OIB 65992878543 punomoćnik sudionika u postupku DECOR ANA j.d.o.o.</item>
    </derivirana_varijabla>
  </DomainObject.Predmet.OstaliListFormatedOIB>
  <DomainObject.Predmet.OstaliListFormatedWithAdress>
    <izvorni_sadrzaj>
      <item>ANA MOHARIĆ, ŠKALINOVA 36, 10000 Zagreb punomoćnik sudionika u postupku DECOR ANA j.d.o.o.</item>
    </izvorni_sadrzaj>
    <derivirana_varijabla naziv="DomainObject.Predmet.OstaliListFormatedWithAdress_1">
      <item>ANA MOHARIĆ, ŠKALINOVA 36, 10000 Zagreb punomoćnik sudionika u postupku DECOR ANA j.d.o.o.</item>
    </derivirana_varijabla>
  </DomainObject.Predmet.OstaliListFormatedWithAdress>
  <DomainObject.Predmet.OstaliListFormatedWithAdressOIB>
    <izvorni_sadrzaj>
      <item>ANA MOHARIĆ, OIB 65992878543, ŠKALINOVA 36, 10000 Zagreb punomoćnik sudionika u postupku DECOR ANA j.d.o.o.</item>
    </izvorni_sadrzaj>
    <derivirana_varijabla naziv="DomainObject.Predmet.OstaliListFormatedWithAdressOIB_1">
      <item>ANA MOHARIĆ, OIB 65992878543, ŠKALINOVA 36, 10000 Zagreb punomoćnik sudionika u postupku DECOR ANA j.d.o.o.</item>
    </derivirana_varijabla>
  </DomainObject.Predmet.OstaliListFormatedWithAdressOIB>
  <DomainObject.Predmet.OstaliListNazivFormated>
    <izvorni_sadrzaj>
      <item>ANA MOHARIĆ</item>
    </izvorni_sadrzaj>
    <derivirana_varijabla naziv="DomainObject.Predmet.OstaliListNazivFormated_1">
      <item>ANA MOHARIĆ</item>
    </derivirana_varijabla>
  </DomainObject.Predmet.OstaliListNazivFormated>
  <DomainObject.Predmet.OstaliListNazivFormatedOIB>
    <izvorni_sadrzaj>
      <item>ANA MOHARIĆ, OIB 65992878543</item>
    </izvorni_sadrzaj>
    <derivirana_varijabla naziv="DomainObject.Predmet.OstaliListNazivFormatedOIB_1">
      <item>ANA MOHARIĆ, OIB 65992878543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DECOR ANA j.d.o.o.</izvorni_sadrzaj>
    <derivirana_varijabla naziv="DomainObject.Predmet.ProtustrankaIDrugi_1">DECOR 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DECOR ANA j.d.o.o., OIB 55388071192, Škalinova 36, 10000 Zagreb</izvorni_sadrzaj>
    <derivirana_varijabla naziv="DomainObject.Predmet.ProtustrankaIDrugiAdressOIB_1">DECOR ANA j.d.o.o., OIB 55388071192, Škalinova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DECOR ANA j.d.o.o.</item>
      <item>ANA MOHARIĆ</item>
    </izvorni_sadrzaj>
    <derivirana_varijabla naziv="DomainObject.Predmet.SudioniciListNaziv_1">
      <item>FINA Regionalni centar Zagreb</item>
      <item>DECOR ANA j.d.o.o.</item>
      <item>ANA MOHARIĆ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DECOR ANA j.d.o.o., OIB 55388071192, Škalinova 36,10000 Zagreb</item>
      <item>ANA MOHARIĆ, OIB 65992878543, ŠKALINOVA 36,10000 Zagreb</item>
    </izvorni_sadrzaj>
    <derivirana_varijabla naziv="DomainObject.Predmet.SudioniciListAdressOIB_1">
      <item>FINA Regionalni centar Zagreb, OIB 85821130368, Trg svibanjskih žrtava 1995. 1,10000 Zagreb</item>
      <item>DECOR ANA j.d.o.o., OIB 55388071192, Škalinova 36,10000 Zagreb</item>
      <item>ANA MOHARIĆ, OIB 65992878543, ŠKALINOVA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55388071192</item>
      <item>, OIB 65992878543</item>
    </izvorni_sadrzaj>
    <derivirana_varijabla naziv="DomainObject.Predmet.SudioniciListNazivOIB_1">
      <item>, OIB 85821130368</item>
      <item>, OIB 55388071192</item>
      <item>, OIB 65992878543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66F28-3D9C-4633-B9CB-E92875400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1309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2016-01-11T07:03:00Z</dcterms:created>
  <dc:creator>ilukac</dc:creator>
  <cp:lastModifiedBy>Višnja Svečak</cp:lastModifiedBy>
  <cp:lastPrinted>2016-01-11T07:02:00Z</cp:lastPrinted>
  <dcterms:modified xmlns:xsi="http://www.w3.org/2001/XMLSchema-instance" xsi:type="dcterms:W3CDTF">2016-01-11T07:19:00Z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