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579b" w14:paraId="3b6579b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</w:t>
      </w:r>
      <w:proofErr w:type="spellStart"/>
      <w:r>
        <w:rPr>
          <w:b/>
        </w:rPr>
        <w:t>REPUBLIKA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HRVATSKA</w:t>
      </w:r>
      <w:proofErr w:type="spellEnd"/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spellStart"/>
      <w:r>
        <w:rPr>
          <w:sz w:val="22"/>
          <w:szCs w:val="22"/>
        </w:rPr>
        <w:t>TRGOVAČKI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SUD</w:t>
      </w:r>
      <w:proofErr w:type="spellEnd"/>
      <w:r>
        <w:rPr>
          <w:sz w:val="22"/>
          <w:szCs w:val="22"/>
        </w:rPr>
        <w:t xml:space="preserve">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97EC7" w:rsidP="00C42814" w:rsidR="00F97EC7"/>
    <w:p w:rsidRDefault="00F97EC7" w:rsidP="00C42814" w:rsidR="00F97EC7"/>
    <w:p w:rsidRDefault="00C42814" w:rsidP="00720384" w:rsidR="00F97EC7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F97EC7" w:rsidP="00C42814" w:rsidR="00F97EC7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C42814" w:rsidP="00F97EC7" w:rsidR="003429B1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proofErr w:type="spellStart"/>
      <w:r w:rsidR="00A93548">
        <w:rPr>
          <w:color w:val="000000"/>
        </w:rPr>
        <w:t>MOVENS</w:t>
      </w:r>
      <w:proofErr w:type="spellEnd"/>
      <w:r w:rsidR="00A93548">
        <w:rPr>
          <w:color w:val="000000"/>
        </w:rPr>
        <w:t xml:space="preserve"> d.o.o. za građevinarstvo i prijevoz, u stečaju, Čepin, kralja Tomislava </w:t>
      </w:r>
      <w:proofErr w:type="spellStart"/>
      <w:r w:rsidR="00A93548">
        <w:rPr>
          <w:color w:val="000000"/>
        </w:rPr>
        <w:t>123</w:t>
      </w:r>
      <w:proofErr w:type="spellEnd"/>
      <w:r w:rsidR="00A93548">
        <w:rPr>
          <w:color w:val="000000"/>
        </w:rPr>
        <w:t xml:space="preserve">, </w:t>
      </w:r>
      <w:proofErr w:type="spellStart"/>
      <w:r w:rsidR="00A93548">
        <w:rPr>
          <w:color w:val="000000"/>
        </w:rPr>
        <w:t>MBS</w:t>
      </w:r>
      <w:proofErr w:type="spellEnd"/>
      <w:r w:rsidR="00A93548">
        <w:rPr>
          <w:color w:val="000000"/>
        </w:rPr>
        <w:t xml:space="preserve"> </w:t>
      </w:r>
      <w:proofErr w:type="spellStart"/>
      <w:r w:rsidR="00A93548">
        <w:rPr>
          <w:color w:val="000000"/>
        </w:rPr>
        <w:t>030082666</w:t>
      </w:r>
      <w:proofErr w:type="spellEnd"/>
      <w:r w:rsidR="00A93548">
        <w:rPr>
          <w:color w:val="000000"/>
        </w:rPr>
        <w:t xml:space="preserve">, </w:t>
      </w:r>
      <w:proofErr w:type="spellStart"/>
      <w:r w:rsidR="00A93548">
        <w:rPr>
          <w:color w:val="000000"/>
        </w:rPr>
        <w:t>OIB</w:t>
      </w:r>
      <w:proofErr w:type="spellEnd"/>
      <w:r w:rsidR="00A93548">
        <w:rPr>
          <w:color w:val="000000"/>
        </w:rPr>
        <w:t xml:space="preserve"> </w:t>
      </w:r>
      <w:proofErr w:type="spellStart"/>
      <w:r w:rsidR="00A93548">
        <w:rPr>
          <w:color w:val="000000"/>
        </w:rPr>
        <w:t>40782681277</w:t>
      </w:r>
      <w:proofErr w:type="spellEnd"/>
      <w:r>
        <w:t>,</w:t>
      </w:r>
      <w:r w:rsidR="00CC7760">
        <w:t xml:space="preserve"> nakon održanog ročišta za ispitivanje tražbina vjerovnika, </w:t>
      </w:r>
      <w:r>
        <w:t xml:space="preserve"> </w:t>
      </w:r>
      <w:r w:rsidR="00FB749B">
        <w:t xml:space="preserve">dana </w:t>
      </w:r>
      <w:proofErr w:type="spellStart"/>
      <w:r w:rsidR="00AC08BB">
        <w:t>2</w:t>
      </w:r>
      <w:r w:rsidR="00A93548">
        <w:t>6</w:t>
      </w:r>
      <w:proofErr w:type="spellEnd"/>
      <w:r w:rsidR="00AC08BB">
        <w:t xml:space="preserve">. travnja </w:t>
      </w:r>
      <w:proofErr w:type="spellStart"/>
      <w:r w:rsidR="00810547">
        <w:t>2018</w:t>
      </w:r>
      <w:proofErr w:type="spellEnd"/>
      <w:r w:rsidR="00810547">
        <w:t xml:space="preserve">.   </w:t>
      </w:r>
      <w:r>
        <w:t xml:space="preserve">     </w:t>
      </w:r>
    </w:p>
    <w:p w:rsidRDefault="00F97EC7" w:rsidP="00F97EC7" w:rsidR="00F97EC7">
      <w:pPr>
        <w:pStyle w:val="Tijeloteksta"/>
        <w:ind w:firstLine="720"/>
      </w:pPr>
    </w:p>
    <w:p w:rsidRDefault="00F97EC7" w:rsidP="009B5C2B" w:rsidR="00F97EC7">
      <w:pPr>
        <w:pStyle w:val="Tijeloteksta"/>
      </w:pPr>
    </w:p>
    <w:p w:rsidRDefault="00C42814" w:rsidP="00C42814" w:rsidR="00C42814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C66E35" w:rsidP="00373856" w:rsidR="00C66E35">
      <w:pPr>
        <w:rPr>
          <w:lang w:val="hr-HR"/>
        </w:rPr>
      </w:pPr>
    </w:p>
    <w:p w:rsidRDefault="00F97EC7" w:rsidP="00373856" w:rsidR="00F97EC7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proofErr w:type="spellStart"/>
      <w:r w:rsidR="0011551A" w:rsidRPr="00F870B7">
        <w:t>Utvr</w:t>
      </w:r>
      <w:proofErr w:type="spellEnd"/>
      <w:r w:rsidR="0011551A" w:rsidRPr="00F870B7">
        <w:rPr>
          <w:lang w:val="hr-HR"/>
        </w:rPr>
        <w:t>đ</w:t>
      </w:r>
      <w:proofErr w:type="spellStart"/>
      <w:r w:rsidR="0011551A" w:rsidRPr="00F870B7">
        <w:t>uju</w:t>
      </w:r>
      <w:proofErr w:type="spellEnd"/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proofErr w:type="spellStart"/>
      <w:r w:rsidR="00CF5287">
        <w:t>sl</w:t>
      </w:r>
      <w:r w:rsidR="0011551A" w:rsidRPr="00F870B7">
        <w:t>jede</w:t>
      </w:r>
      <w:proofErr w:type="spellEnd"/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proofErr w:type="spellStart"/>
      <w:r w:rsidR="0011551A" w:rsidRPr="00F870B7">
        <w:t>tra</w:t>
      </w:r>
      <w:proofErr w:type="spellEnd"/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proofErr w:type="spellStart"/>
      <w:r w:rsidR="0011551A" w:rsidRPr="00F870B7">
        <w:t>ih</w:t>
      </w:r>
      <w:proofErr w:type="spellEnd"/>
      <w:r w:rsidR="0011551A" w:rsidRPr="00F870B7">
        <w:rPr>
          <w:lang w:val="hr-HR"/>
        </w:rPr>
        <w:t xml:space="preserve"> </w:t>
      </w:r>
      <w:proofErr w:type="spellStart"/>
      <w:r w:rsidR="0011551A" w:rsidRPr="00F870B7">
        <w:t>isplatnih</w:t>
      </w:r>
      <w:proofErr w:type="spellEnd"/>
      <w:r w:rsidR="0011551A" w:rsidRPr="00F870B7">
        <w:rPr>
          <w:lang w:val="hr-HR"/>
        </w:rPr>
        <w:t xml:space="preserve"> </w:t>
      </w:r>
      <w:proofErr w:type="spellStart"/>
      <w:r w:rsidR="0011551A" w:rsidRPr="00F870B7">
        <w:t>redova</w:t>
      </w:r>
      <w:proofErr w:type="spellEnd"/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</w:t>
      </w:r>
      <w:proofErr w:type="spellStart"/>
      <w:proofErr w:type="gramStart"/>
      <w:r w:rsidR="001F1AB1" w:rsidRPr="00C96E02">
        <w:t>VIŠI</w:t>
      </w:r>
      <w:proofErr w:type="spellEnd"/>
      <w:r w:rsidR="001F1AB1" w:rsidRPr="00C96E02">
        <w:t xml:space="preserve">  </w:t>
      </w:r>
      <w:proofErr w:type="spellStart"/>
      <w:r w:rsidR="001F1AB1" w:rsidRPr="00C96E02">
        <w:t>ISPLATNI</w:t>
      </w:r>
      <w:proofErr w:type="spellEnd"/>
      <w:proofErr w:type="gramEnd"/>
      <w:r w:rsidR="001F1AB1" w:rsidRPr="00C96E02">
        <w:t xml:space="preserve">  RED</w:t>
      </w:r>
    </w:p>
    <w:p w:rsidRDefault="00ED5F96" w:rsidP="003A7626" w:rsidR="00ED5F96">
      <w:pPr>
        <w:rPr>
          <w:b/>
        </w:rPr>
      </w:pPr>
    </w:p>
    <w:p w:rsidRDefault="00F97EC7" w:rsidP="003A7626" w:rsidR="00F97EC7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4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6"/>
        <w:gridCol w:w="4396"/>
        <w:gridCol w:w="1561"/>
        <w:gridCol w:w="1559"/>
        <w:gridCol w:w="1484"/>
      </w:tblGrid>
      <w:tr w:rsidTr="00664F46" w:rsidR="001A6BBC" w:rsidRPr="006C3B99"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2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6DA0" w:rsidP="00186DA0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STEČAJNI </w:t>
            </w:r>
            <w:r w:rsidR="002F7C9E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7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664F46" w:rsidR="001A6BBC" w:rsidRPr="006C3B99"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B5C2B" w:rsidP="00897A1A" w:rsidR="00A93548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Hrvatska, </w:t>
            </w:r>
            <w:r w:rsidR="00AC08BB">
              <w:rPr>
                <w:rFonts w:hAnsi="Times New Roman" w:ascii="Times New Roman"/>
                <w:sz w:val="24"/>
                <w:szCs w:val="24"/>
              </w:rPr>
              <w:t xml:space="preserve">Ministarstvo financija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Porezna uprava, </w:t>
            </w:r>
            <w:r w:rsidR="00810547">
              <w:rPr>
                <w:rFonts w:hAnsi="Times New Roman" w:ascii="Times New Roman"/>
                <w:sz w:val="24"/>
                <w:szCs w:val="24"/>
              </w:rPr>
              <w:t>Područni ured Osijek</w:t>
            </w:r>
          </w:p>
          <w:p w:rsidRDefault="00A93548" w:rsidP="00897A1A" w:rsidR="00897A1A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Katančićeva 5/a</w:t>
            </w:r>
          </w:p>
          <w:p w:rsidRDefault="00897A1A" w:rsidR="002811DD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="008231E9">
              <w:rPr>
                <w:rFonts w:hAnsi="Times New Roman" w:ascii="Times New Roman"/>
                <w:sz w:val="24"/>
                <w:szCs w:val="24"/>
              </w:rPr>
              <w:t>52634238587</w:t>
            </w:r>
            <w:proofErr w:type="spellEnd"/>
          </w:p>
        </w:tc>
        <w:tc>
          <w:tcPr>
            <w:tcW w:type="pct" w:w="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231E9" w:rsidP="00810547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182.999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21</w:t>
            </w:r>
            <w:proofErr w:type="spellEnd"/>
          </w:p>
        </w:tc>
        <w:tc>
          <w:tcPr>
            <w:tcW w:type="pct" w:w="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231E9" w:rsidP="00810547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182.999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21</w:t>
            </w:r>
            <w:proofErr w:type="spellEnd"/>
          </w:p>
        </w:tc>
        <w:tc>
          <w:tcPr>
            <w:tcW w:type="pct" w:w="7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7A86" w:rsidP="00A31BBD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3A7626" w:rsidR="00F7282E"/>
    <w:p w:rsidRDefault="00B4388C" w:rsidP="003A7626" w:rsidR="00B4388C" w:rsidRPr="006C3B99"/>
    <w:p w:rsidRDefault="00ED5F96" w:rsidP="00ED5F96" w:rsidR="00C02382">
      <w:pPr>
        <w:jc w:val="center"/>
      </w:pPr>
      <w:proofErr w:type="gramStart"/>
      <w:r>
        <w:t>II</w:t>
      </w:r>
      <w:r w:rsidRPr="00C96E02">
        <w:t xml:space="preserve">  </w:t>
      </w:r>
      <w:proofErr w:type="spellStart"/>
      <w:r w:rsidRPr="00C96E02">
        <w:t>VIŠI</w:t>
      </w:r>
      <w:proofErr w:type="spellEnd"/>
      <w:proofErr w:type="gramEnd"/>
      <w:r w:rsidRPr="00C96E02">
        <w:t xml:space="preserve">  </w:t>
      </w:r>
      <w:proofErr w:type="spellStart"/>
      <w:r w:rsidRPr="00C96E02">
        <w:t>ISPLATNI</w:t>
      </w:r>
      <w:proofErr w:type="spellEnd"/>
      <w:r w:rsidRPr="00C96E02">
        <w:t xml:space="preserve">  RED</w:t>
      </w:r>
    </w:p>
    <w:p w:rsidRDefault="00F7282E" w:rsidP="003A7626" w:rsidR="00F7282E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36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6"/>
        <w:gridCol w:w="4394"/>
        <w:gridCol w:w="1560"/>
        <w:gridCol w:w="1560"/>
        <w:gridCol w:w="1417"/>
      </w:tblGrid>
      <w:tr w:rsidTr="004C4117" w:rsidR="001A6BBC" w:rsidRPr="006C3B99">
        <w:tc>
          <w:tcPr>
            <w:tcW w:type="pct" w:w="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2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1A6BBC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4C4117" w:rsidR="008231E9">
        <w:trPr>
          <w:trHeight w:val="474"/>
        </w:trPr>
        <w:tc>
          <w:tcPr>
            <w:tcW w:type="pct" w:w="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231E9" w:rsidR="008231E9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2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231E9" w:rsidP="00664F46" w:rsidR="008231E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</w:t>
            </w:r>
            <w:r w:rsidR="002309E6">
              <w:rPr>
                <w:rFonts w:hAnsi="Times New Roman" w:ascii="Times New Roman"/>
                <w:sz w:val="24"/>
                <w:szCs w:val="24"/>
              </w:rPr>
              <w:t>REDNOST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d.o.o. Čepin</w:t>
            </w:r>
          </w:p>
          <w:p w:rsidRDefault="008231E9" w:rsidP="00664F46" w:rsidR="008231E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Kralja Zvonimira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176</w:t>
            </w:r>
            <w:proofErr w:type="spellEnd"/>
          </w:p>
          <w:p w:rsidRDefault="008231E9" w:rsidP="00664F46" w:rsidR="008231E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96886957462</w:t>
            </w:r>
            <w:proofErr w:type="spellEnd"/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09E6" w:rsidP="0013454A" w:rsidR="008231E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1.181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40</w:t>
            </w:r>
            <w:proofErr w:type="spellEnd"/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09E6" w:rsidP="00310B2F" w:rsidR="008231E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1.181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40</w:t>
            </w:r>
            <w:proofErr w:type="spellEnd"/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09E6" w:rsidP="00310B2F" w:rsidR="008231E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4C4117" w:rsidR="001A6BBC">
        <w:trPr>
          <w:trHeight w:val="474"/>
        </w:trPr>
        <w:tc>
          <w:tcPr>
            <w:tcW w:type="pct" w:w="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09E6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B5C2B" w:rsidP="002309E6" w:rsidR="002309E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Hrvatska, </w:t>
            </w:r>
            <w:r w:rsidR="002309E6">
              <w:rPr>
                <w:rFonts w:hAnsi="Times New Roman" w:ascii="Times New Roman"/>
                <w:sz w:val="24"/>
                <w:szCs w:val="24"/>
              </w:rPr>
              <w:t xml:space="preserve">Ministarstvo financija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Porezna uprava, </w:t>
            </w:r>
            <w:r w:rsidR="002309E6">
              <w:rPr>
                <w:rFonts w:hAnsi="Times New Roman" w:ascii="Times New Roman"/>
                <w:sz w:val="24"/>
                <w:szCs w:val="24"/>
              </w:rPr>
              <w:t>Područni ured Osijek</w:t>
            </w:r>
          </w:p>
          <w:p w:rsidRDefault="002309E6" w:rsidP="002309E6" w:rsidR="002309E6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Katančićeva 5/a</w:t>
            </w:r>
          </w:p>
          <w:p w:rsidRDefault="002309E6" w:rsidP="002309E6" w:rsidR="00A31BBD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  <w:proofErr w:type="spellEnd"/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09E6" w:rsidP="0013454A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227.413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05</w:t>
            </w:r>
            <w:proofErr w:type="spellEnd"/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09E6" w:rsidP="00310B2F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227.413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05</w:t>
            </w:r>
            <w:proofErr w:type="spellEnd"/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BBD" w:rsidP="00310B2F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4C4117" w:rsidR="002309E6">
        <w:trPr>
          <w:trHeight w:val="474"/>
        </w:trPr>
        <w:tc>
          <w:tcPr>
            <w:tcW w:type="pct" w:w="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09E6" w:rsidR="002309E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2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B5C2B" w:rsidP="002309E6" w:rsidR="002309E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OSIJEK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KOTEKS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d.d. Osijek,</w:t>
            </w:r>
            <w:proofErr w:type="spellStart"/>
            <w:r w:rsidR="002309E6">
              <w:rPr>
                <w:rFonts w:hAnsi="Times New Roman" w:ascii="Times New Roman"/>
                <w:sz w:val="24"/>
                <w:szCs w:val="24"/>
              </w:rPr>
              <w:t>Šamačka</w:t>
            </w:r>
            <w:proofErr w:type="spellEnd"/>
            <w:r w:rsidR="002309E6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="002309E6">
              <w:rPr>
                <w:rFonts w:hAnsi="Times New Roman" w:ascii="Times New Roman"/>
                <w:sz w:val="24"/>
                <w:szCs w:val="24"/>
              </w:rPr>
              <w:t>11</w:t>
            </w:r>
            <w:proofErr w:type="spellEnd"/>
          </w:p>
          <w:p w:rsidRDefault="002309E6" w:rsidP="002309E6" w:rsidR="002309E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44610694500</w:t>
            </w:r>
            <w:proofErr w:type="spellEnd"/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09E6" w:rsidP="0013454A" w:rsidR="002309E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1.775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70</w:t>
            </w:r>
            <w:proofErr w:type="spellEnd"/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09E6" w:rsidP="00310B2F" w:rsidR="002309E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1.775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70</w:t>
            </w:r>
            <w:proofErr w:type="spellEnd"/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09E6" w:rsidP="00310B2F" w:rsidR="002309E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9B5C2B" w:rsidP="009B5C2B" w:rsidR="006A0D9F">
      <w:pPr>
        <w:jc w:val="center"/>
        <w:rPr>
          <w:bCs/>
        </w:rPr>
      </w:pPr>
      <w:r>
        <w:rPr>
          <w:bCs/>
        </w:rPr>
        <w:lastRenderedPageBreak/>
        <w:t>2</w:t>
      </w:r>
    </w:p>
    <w:p w:rsidRDefault="001C49F3" w:rsidP="001C49F3" w:rsidR="001C49F3">
      <w:pPr>
        <w:jc w:val="center"/>
        <w:rPr>
          <w:bCs/>
        </w:rPr>
      </w:pPr>
    </w:p>
    <w:p w:rsidRDefault="005924CB" w:rsidP="001C49F3" w:rsidR="005924CB">
      <w:pPr>
        <w:jc w:val="center"/>
        <w:rPr>
          <w:bCs/>
        </w:rPr>
      </w:pPr>
    </w:p>
    <w:p w:rsidRDefault="009B5C2B" w:rsidP="001C49F3" w:rsidR="009B5C2B">
      <w:pPr>
        <w:jc w:val="center"/>
        <w:rPr>
          <w:bCs/>
        </w:rPr>
      </w:pPr>
    </w:p>
    <w:p w:rsidRDefault="00146409" w:rsidP="00146409" w:rsidR="00146409">
      <w:pPr>
        <w:jc w:val="center"/>
        <w:rPr>
          <w:bCs/>
        </w:rPr>
      </w:pPr>
      <w:proofErr w:type="spellStart"/>
      <w:r>
        <w:rPr>
          <w:bCs/>
        </w:rPr>
        <w:t>Obrazloženje</w:t>
      </w:r>
      <w:proofErr w:type="spellEnd"/>
    </w:p>
    <w:p w:rsidRDefault="00F7282E" w:rsidP="00146409" w:rsidR="00F7282E">
      <w:pPr>
        <w:pStyle w:val="Tijeloteksta"/>
        <w:rPr>
          <w:b/>
          <w:bCs/>
        </w:rPr>
      </w:pPr>
    </w:p>
    <w:p w:rsidRDefault="00B4388C" w:rsidP="00146409" w:rsidR="00B4388C">
      <w:pPr>
        <w:pStyle w:val="Tijeloteksta"/>
        <w:rPr>
          <w:b/>
          <w:bCs/>
        </w:rPr>
      </w:pPr>
    </w:p>
    <w:p w:rsidRDefault="009B5C2B" w:rsidP="00146409" w:rsidR="009B5C2B">
      <w:pPr>
        <w:pStyle w:val="Tijeloteksta"/>
        <w:rPr>
          <w:b/>
          <w:bCs/>
        </w:rPr>
      </w:pPr>
    </w:p>
    <w:p w:rsidRDefault="00146409" w:rsidP="00146409" w:rsidR="00146409">
      <w:pPr>
        <w:pStyle w:val="Tijeloteksta"/>
        <w:ind w:firstLine="708"/>
      </w:pPr>
      <w:r>
        <w:t>Dana</w:t>
      </w:r>
      <w:r w:rsidR="002309E6">
        <w:t xml:space="preserve"> </w:t>
      </w:r>
      <w:proofErr w:type="spellStart"/>
      <w:r w:rsidR="002309E6">
        <w:t>26</w:t>
      </w:r>
      <w:proofErr w:type="spellEnd"/>
      <w:r w:rsidR="004C4117">
        <w:t xml:space="preserve">. travnja </w:t>
      </w:r>
      <w:proofErr w:type="spellStart"/>
      <w:r w:rsidR="003429B1">
        <w:t>2018</w:t>
      </w:r>
      <w:proofErr w:type="spellEnd"/>
      <w:r w:rsidR="005C7381">
        <w:t>. održano je</w:t>
      </w:r>
      <w:r>
        <w:t xml:space="preserve"> ročište za ispitivanje tražbina u stečajnom postupku nad dužnikom</w:t>
      </w:r>
      <w:r w:rsidR="004C4117">
        <w:t xml:space="preserve"> </w:t>
      </w:r>
      <w:proofErr w:type="spellStart"/>
      <w:r w:rsidR="002309E6">
        <w:rPr>
          <w:color w:val="000000"/>
        </w:rPr>
        <w:t>MOVENS</w:t>
      </w:r>
      <w:proofErr w:type="spellEnd"/>
      <w:r w:rsidR="002309E6">
        <w:rPr>
          <w:color w:val="000000"/>
        </w:rPr>
        <w:t xml:space="preserve"> d.o.o. za građevinarstvo i prijevoz, u stečaju, Čepin, kralja Tomislava </w:t>
      </w:r>
      <w:proofErr w:type="spellStart"/>
      <w:r w:rsidR="002309E6">
        <w:rPr>
          <w:color w:val="000000"/>
        </w:rPr>
        <w:t>123</w:t>
      </w:r>
      <w:proofErr w:type="spellEnd"/>
      <w:r w:rsidR="002309E6">
        <w:rPr>
          <w:color w:val="000000"/>
        </w:rPr>
        <w:t xml:space="preserve">, </w:t>
      </w:r>
      <w:proofErr w:type="spellStart"/>
      <w:r w:rsidR="002309E6">
        <w:rPr>
          <w:color w:val="000000"/>
        </w:rPr>
        <w:t>MBS</w:t>
      </w:r>
      <w:proofErr w:type="spellEnd"/>
      <w:r w:rsidR="002309E6">
        <w:rPr>
          <w:color w:val="000000"/>
        </w:rPr>
        <w:t xml:space="preserve"> </w:t>
      </w:r>
      <w:proofErr w:type="spellStart"/>
      <w:r w:rsidR="002309E6">
        <w:rPr>
          <w:color w:val="000000"/>
        </w:rPr>
        <w:t>030082666</w:t>
      </w:r>
      <w:proofErr w:type="spellEnd"/>
      <w:r w:rsidR="002309E6">
        <w:rPr>
          <w:color w:val="000000"/>
        </w:rPr>
        <w:t xml:space="preserve">, </w:t>
      </w:r>
      <w:proofErr w:type="spellStart"/>
      <w:r w:rsidR="002309E6">
        <w:rPr>
          <w:color w:val="000000"/>
        </w:rPr>
        <w:t>OIB</w:t>
      </w:r>
      <w:proofErr w:type="spellEnd"/>
      <w:r w:rsidR="002309E6">
        <w:rPr>
          <w:color w:val="000000"/>
        </w:rPr>
        <w:t xml:space="preserve"> </w:t>
      </w:r>
      <w:proofErr w:type="spellStart"/>
      <w:r w:rsidR="002309E6">
        <w:rPr>
          <w:color w:val="000000"/>
        </w:rPr>
        <w:t>40782681277</w:t>
      </w:r>
      <w:proofErr w:type="spellEnd"/>
      <w:r w:rsidR="002309E6">
        <w:rPr>
          <w:color w:val="000000"/>
        </w:rPr>
        <w:t>.</w:t>
      </w:r>
    </w:p>
    <w:p w:rsidRDefault="00B4388C" w:rsidP="00146409" w:rsidR="00B4388C">
      <w:pPr>
        <w:pStyle w:val="Tijeloteksta"/>
      </w:pPr>
    </w:p>
    <w:p w:rsidRDefault="003429B1" w:rsidP="00146409" w:rsidR="00146409">
      <w:pPr>
        <w:pStyle w:val="Tijeloteksta"/>
        <w:ind w:firstLine="708"/>
      </w:pPr>
      <w:r>
        <w:t>Na ročištu se stečaj</w:t>
      </w:r>
      <w:r w:rsidR="004C4117">
        <w:t>n</w:t>
      </w:r>
      <w:r w:rsidR="00720384">
        <w:t>a upraviteljica izjasnila</w:t>
      </w:r>
      <w:r w:rsidR="004C4117">
        <w:t xml:space="preserve"> </w:t>
      </w:r>
      <w:r w:rsidR="00146409">
        <w:t xml:space="preserve"> pojedinačno o svakoj prijavljenoj tražbini prema njenom iznosu i isplatnom redu. </w:t>
      </w:r>
    </w:p>
    <w:p w:rsidRDefault="00B4388C" w:rsidP="00146409" w:rsidR="00B4388C" w:rsidRPr="004902E3">
      <w:pPr>
        <w:pStyle w:val="Tijeloteksta"/>
        <w:rPr>
          <w:sz w:val="20"/>
          <w:szCs w:val="20"/>
        </w:rPr>
      </w:pPr>
    </w:p>
    <w:p w:rsidRDefault="00F97EC7" w:rsidP="002309E6" w:rsidR="00F7282E">
      <w:pPr>
        <w:pStyle w:val="Tijeloteksta"/>
        <w:ind w:firstLine="708"/>
      </w:pPr>
      <w:r>
        <w:t>Budući je stečajn</w:t>
      </w:r>
      <w:r w:rsidR="00720384">
        <w:t xml:space="preserve">a upraviteljica priznala </w:t>
      </w:r>
      <w:r w:rsidR="00146409">
        <w:t>navedene tražbine, a iste nije  osporio niti jedan od vjerovnika, iste se smatra</w:t>
      </w:r>
      <w:r w:rsidR="007E73A1">
        <w:t xml:space="preserve">ju utvrđenim temeljem članka </w:t>
      </w:r>
      <w:proofErr w:type="spellStart"/>
      <w:r w:rsidR="007E73A1">
        <w:t>263</w:t>
      </w:r>
      <w:proofErr w:type="spellEnd"/>
      <w:r w:rsidR="007E73A1">
        <w:t xml:space="preserve">. </w:t>
      </w:r>
      <w:r w:rsidR="00146409">
        <w:t xml:space="preserve"> Stečajnog zakona</w:t>
      </w:r>
      <w:r w:rsidR="007E73A1">
        <w:t xml:space="preserve"> (Narodne novine </w:t>
      </w:r>
      <w:proofErr w:type="spellStart"/>
      <w:r w:rsidR="007E73A1">
        <w:t>71</w:t>
      </w:r>
      <w:proofErr w:type="spellEnd"/>
      <w:r w:rsidR="007E73A1">
        <w:t>/</w:t>
      </w:r>
      <w:proofErr w:type="spellStart"/>
      <w:r w:rsidR="007E73A1">
        <w:t>15</w:t>
      </w:r>
      <w:proofErr w:type="spellEnd"/>
      <w:r w:rsidR="004C4117">
        <w:t xml:space="preserve"> i </w:t>
      </w:r>
      <w:proofErr w:type="spellStart"/>
      <w:r w:rsidR="004C4117">
        <w:t>104</w:t>
      </w:r>
      <w:proofErr w:type="spellEnd"/>
      <w:r w:rsidR="004C4117">
        <w:t>/</w:t>
      </w:r>
      <w:proofErr w:type="spellStart"/>
      <w:r w:rsidR="004C4117">
        <w:t>17</w:t>
      </w:r>
      <w:proofErr w:type="spellEnd"/>
      <w:r w:rsidR="004C4117">
        <w:t>)</w:t>
      </w:r>
      <w:r w:rsidR="00146409">
        <w:t>, pa je stoga odlučeno kao u izreci ovoga rješenja.</w:t>
      </w:r>
    </w:p>
    <w:p w:rsidRDefault="00B4388C" w:rsidP="00146409" w:rsidR="00B4388C">
      <w:pPr>
        <w:jc w:val="both"/>
      </w:pPr>
    </w:p>
    <w:p w:rsidRDefault="003429B1" w:rsidP="003429B1" w:rsidR="00B4388C">
      <w:pPr>
        <w:jc w:val="both"/>
      </w:pPr>
      <w:r>
        <w:tab/>
      </w:r>
      <w:proofErr w:type="spellStart"/>
      <w:r>
        <w:t>Stečajn</w:t>
      </w:r>
      <w:r w:rsidR="00720384">
        <w:t>a</w:t>
      </w:r>
      <w:proofErr w:type="spellEnd"/>
      <w:r w:rsidR="00720384">
        <w:t xml:space="preserve"> </w:t>
      </w:r>
      <w:proofErr w:type="spellStart"/>
      <w:r w:rsidR="00720384">
        <w:t>upraviteljica</w:t>
      </w:r>
      <w:proofErr w:type="spellEnd"/>
      <w:r w:rsidR="00720384">
        <w:t xml:space="preserve"> </w:t>
      </w:r>
      <w:proofErr w:type="spellStart"/>
      <w:r w:rsidR="00720384">
        <w:t>evidentirala</w:t>
      </w:r>
      <w:proofErr w:type="spellEnd"/>
      <w:r w:rsidR="00720384">
        <w:t xml:space="preserve"> </w:t>
      </w:r>
      <w:r>
        <w:t xml:space="preserve">je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navedeno</w:t>
      </w:r>
      <w:proofErr w:type="spellEnd"/>
      <w:r>
        <w:t xml:space="preserve"> u </w:t>
      </w:r>
      <w:proofErr w:type="spellStart"/>
      <w:r>
        <w:t>tablici</w:t>
      </w:r>
      <w:proofErr w:type="spellEnd"/>
      <w:r>
        <w:t xml:space="preserve"> </w:t>
      </w:r>
      <w:proofErr w:type="spellStart"/>
      <w:r>
        <w:t>razlučnih</w:t>
      </w:r>
      <w:proofErr w:type="spellEnd"/>
      <w:r>
        <w:t xml:space="preserve"> </w:t>
      </w:r>
      <w:proofErr w:type="spellStart"/>
      <w:r>
        <w:t>vjerovnik</w:t>
      </w:r>
      <w:r w:rsidR="00720384">
        <w:t>a</w:t>
      </w:r>
      <w:proofErr w:type="spellEnd"/>
      <w:r w:rsidR="00720384">
        <w:t xml:space="preserve"> </w:t>
      </w:r>
      <w:proofErr w:type="spellStart"/>
      <w:r w:rsidR="00720384">
        <w:t>razlučno</w:t>
      </w:r>
      <w:proofErr w:type="spellEnd"/>
      <w:r w:rsidR="00720384">
        <w:t xml:space="preserve"> </w:t>
      </w:r>
      <w:proofErr w:type="spellStart"/>
      <w:r w:rsidR="00720384">
        <w:t>pravo</w:t>
      </w:r>
      <w:proofErr w:type="spellEnd"/>
      <w:r w:rsidR="00720384">
        <w:t xml:space="preserve"> </w:t>
      </w:r>
      <w:proofErr w:type="spellStart"/>
      <w:r w:rsidR="00720384">
        <w:t>vjerovniku</w:t>
      </w:r>
      <w:proofErr w:type="spellEnd"/>
      <w:r w:rsidR="00720384">
        <w:t>:</w:t>
      </w:r>
    </w:p>
    <w:p w:rsidRDefault="00B4388C" w:rsidP="003429B1" w:rsidR="00B4388C">
      <w:pPr>
        <w:jc w:val="both"/>
      </w:pPr>
    </w:p>
    <w:p w:rsidRDefault="00D15812" w:rsidP="00720384" w:rsidR="00F7282E">
      <w:pPr>
        <w:pStyle w:val="Tijeloteksta"/>
        <w:ind w:left="708"/>
      </w:pPr>
      <w:r>
        <w:rPr>
          <w:lang w:eastAsia="en-US" w:val="en-US"/>
        </w:rPr>
        <w:t>-</w:t>
      </w:r>
      <w:r w:rsidR="00720384" w:rsidRPr="00720384">
        <w:rPr>
          <w:lang w:eastAsia="en-US" w:val="en-US"/>
        </w:rPr>
        <w:t xml:space="preserve">Partner </w:t>
      </w:r>
      <w:proofErr w:type="spellStart"/>
      <w:r w:rsidR="00720384" w:rsidRPr="00720384">
        <w:rPr>
          <w:lang w:eastAsia="en-US" w:val="en-US"/>
        </w:rPr>
        <w:t>banka</w:t>
      </w:r>
      <w:proofErr w:type="spellEnd"/>
      <w:r w:rsidR="00720384" w:rsidRPr="00720384">
        <w:rPr>
          <w:lang w:eastAsia="en-US" w:val="en-US"/>
        </w:rPr>
        <w:t xml:space="preserve"> </w:t>
      </w:r>
      <w:proofErr w:type="spellStart"/>
      <w:r w:rsidR="00720384" w:rsidRPr="00720384">
        <w:rPr>
          <w:lang w:eastAsia="en-US" w:val="en-US"/>
        </w:rPr>
        <w:t>d.d</w:t>
      </w:r>
      <w:proofErr w:type="spellEnd"/>
      <w:r w:rsidR="00720384" w:rsidRPr="00720384">
        <w:rPr>
          <w:lang w:eastAsia="en-US" w:val="en-US"/>
        </w:rPr>
        <w:t xml:space="preserve">. Zagreb, </w:t>
      </w:r>
      <w:proofErr w:type="spellStart"/>
      <w:r w:rsidR="00720384" w:rsidRPr="00720384">
        <w:rPr>
          <w:lang w:eastAsia="en-US" w:val="en-US"/>
        </w:rPr>
        <w:t>OIB</w:t>
      </w:r>
      <w:proofErr w:type="spellEnd"/>
      <w:r w:rsidR="00720384" w:rsidRPr="00720384">
        <w:rPr>
          <w:lang w:eastAsia="en-US" w:val="en-US"/>
        </w:rPr>
        <w:t xml:space="preserve"> 71221608291, u </w:t>
      </w:r>
      <w:proofErr w:type="spellStart"/>
      <w:r w:rsidR="00720384" w:rsidRPr="00720384">
        <w:rPr>
          <w:lang w:eastAsia="en-US" w:val="en-US"/>
        </w:rPr>
        <w:t>iznosu</w:t>
      </w:r>
      <w:proofErr w:type="spellEnd"/>
      <w:r w:rsidR="00720384" w:rsidRPr="00720384">
        <w:rPr>
          <w:lang w:eastAsia="en-US" w:val="en-US"/>
        </w:rPr>
        <w:t xml:space="preserve"> od 188.500,00 EUR-a (</w:t>
      </w:r>
      <w:proofErr w:type="spellStart"/>
      <w:r w:rsidR="00720384" w:rsidRPr="00720384">
        <w:rPr>
          <w:lang w:eastAsia="en-US" w:val="en-US"/>
        </w:rPr>
        <w:t>imovina</w:t>
      </w:r>
      <w:proofErr w:type="spellEnd"/>
      <w:r w:rsidR="00720384" w:rsidRPr="00720384">
        <w:rPr>
          <w:lang w:eastAsia="en-US" w:val="en-US"/>
        </w:rPr>
        <w:t xml:space="preserve"> </w:t>
      </w:r>
      <w:proofErr w:type="spellStart"/>
      <w:r w:rsidR="00720384" w:rsidRPr="00720384">
        <w:rPr>
          <w:lang w:eastAsia="en-US" w:val="en-US"/>
        </w:rPr>
        <w:t>na</w:t>
      </w:r>
      <w:proofErr w:type="spellEnd"/>
      <w:r w:rsidR="00720384" w:rsidRPr="00720384">
        <w:rPr>
          <w:lang w:eastAsia="en-US" w:val="en-US"/>
        </w:rPr>
        <w:t xml:space="preserve"> </w:t>
      </w:r>
      <w:proofErr w:type="spellStart"/>
      <w:r w:rsidR="00720384" w:rsidRPr="00720384">
        <w:rPr>
          <w:lang w:eastAsia="en-US" w:val="en-US"/>
        </w:rPr>
        <w:t>koju</w:t>
      </w:r>
      <w:proofErr w:type="spellEnd"/>
      <w:r w:rsidR="00720384" w:rsidRPr="00720384">
        <w:rPr>
          <w:lang w:eastAsia="en-US" w:val="en-US"/>
        </w:rPr>
        <w:t xml:space="preserve"> se </w:t>
      </w:r>
      <w:proofErr w:type="spellStart"/>
      <w:r w:rsidR="00720384" w:rsidRPr="00720384">
        <w:rPr>
          <w:lang w:eastAsia="en-US" w:val="en-US"/>
        </w:rPr>
        <w:t>odnosi</w:t>
      </w:r>
      <w:proofErr w:type="spellEnd"/>
      <w:r w:rsidR="00720384" w:rsidRPr="00720384">
        <w:rPr>
          <w:lang w:eastAsia="en-US" w:val="en-US"/>
        </w:rPr>
        <w:t xml:space="preserve"> </w:t>
      </w:r>
      <w:proofErr w:type="spellStart"/>
      <w:r w:rsidR="00720384" w:rsidRPr="00720384">
        <w:rPr>
          <w:lang w:eastAsia="en-US" w:val="en-US"/>
        </w:rPr>
        <w:t>razlučno</w:t>
      </w:r>
      <w:proofErr w:type="spellEnd"/>
      <w:r w:rsidR="00720384" w:rsidRPr="00720384">
        <w:rPr>
          <w:lang w:eastAsia="en-US" w:val="en-US"/>
        </w:rPr>
        <w:t xml:space="preserve"> </w:t>
      </w:r>
      <w:proofErr w:type="spellStart"/>
      <w:r w:rsidR="00720384" w:rsidRPr="00720384">
        <w:rPr>
          <w:lang w:eastAsia="en-US" w:val="en-US"/>
        </w:rPr>
        <w:t>pravo</w:t>
      </w:r>
      <w:proofErr w:type="spellEnd"/>
      <w:r w:rsidR="00720384" w:rsidRPr="00720384">
        <w:rPr>
          <w:lang w:eastAsia="en-US" w:val="en-US"/>
        </w:rPr>
        <w:t xml:space="preserve"> – </w:t>
      </w:r>
      <w:proofErr w:type="spellStart"/>
      <w:r w:rsidR="00720384" w:rsidRPr="00720384">
        <w:rPr>
          <w:lang w:eastAsia="en-US" w:val="en-US"/>
        </w:rPr>
        <w:t>nekretnine</w:t>
      </w:r>
      <w:proofErr w:type="spellEnd"/>
      <w:r w:rsidR="00720384" w:rsidRPr="00720384">
        <w:rPr>
          <w:lang w:eastAsia="en-US" w:val="en-US"/>
        </w:rPr>
        <w:t xml:space="preserve"> </w:t>
      </w:r>
      <w:proofErr w:type="spellStart"/>
      <w:r w:rsidR="00720384" w:rsidRPr="00720384">
        <w:rPr>
          <w:lang w:eastAsia="en-US" w:val="en-US"/>
        </w:rPr>
        <w:t>upisane</w:t>
      </w:r>
      <w:proofErr w:type="spellEnd"/>
      <w:r w:rsidR="00720384" w:rsidRPr="00720384">
        <w:rPr>
          <w:lang w:eastAsia="en-US" w:val="en-US"/>
        </w:rPr>
        <w:t xml:space="preserve"> </w:t>
      </w:r>
      <w:proofErr w:type="gramStart"/>
      <w:r w:rsidR="00720384" w:rsidRPr="00720384">
        <w:rPr>
          <w:lang w:eastAsia="en-US" w:val="en-US"/>
        </w:rPr>
        <w:t xml:space="preserve">u  </w:t>
      </w:r>
      <w:proofErr w:type="spellStart"/>
      <w:r w:rsidR="00720384" w:rsidRPr="00720384">
        <w:rPr>
          <w:lang w:eastAsia="en-US" w:val="en-US"/>
        </w:rPr>
        <w:t>zk</w:t>
      </w:r>
      <w:proofErr w:type="spellEnd"/>
      <w:proofErr w:type="gramEnd"/>
      <w:r w:rsidR="00720384" w:rsidRPr="00720384">
        <w:rPr>
          <w:lang w:eastAsia="en-US" w:val="en-US"/>
        </w:rPr>
        <w:t xml:space="preserve">. </w:t>
      </w:r>
      <w:proofErr w:type="spellStart"/>
      <w:r w:rsidR="00720384" w:rsidRPr="00720384">
        <w:rPr>
          <w:lang w:eastAsia="en-US" w:val="en-US"/>
        </w:rPr>
        <w:t>ul</w:t>
      </w:r>
      <w:proofErr w:type="spellEnd"/>
      <w:r w:rsidR="00720384" w:rsidRPr="00720384">
        <w:rPr>
          <w:lang w:eastAsia="en-US" w:val="en-US"/>
        </w:rPr>
        <w:t xml:space="preserve">. 1227 </w:t>
      </w:r>
      <w:proofErr w:type="spellStart"/>
      <w:r w:rsidR="00720384" w:rsidRPr="00720384">
        <w:rPr>
          <w:lang w:eastAsia="en-US" w:val="en-US"/>
        </w:rPr>
        <w:t>k.o</w:t>
      </w:r>
      <w:proofErr w:type="spellEnd"/>
      <w:r w:rsidR="00720384" w:rsidRPr="00720384">
        <w:rPr>
          <w:lang w:eastAsia="en-US" w:val="en-US"/>
        </w:rPr>
        <w:t xml:space="preserve">. </w:t>
      </w:r>
      <w:proofErr w:type="spellStart"/>
      <w:r w:rsidR="00720384" w:rsidRPr="00720384">
        <w:rPr>
          <w:lang w:eastAsia="en-US" w:val="en-US"/>
        </w:rPr>
        <w:t>Čepin</w:t>
      </w:r>
      <w:proofErr w:type="spellEnd"/>
      <w:r w:rsidR="00720384" w:rsidRPr="00720384">
        <w:rPr>
          <w:lang w:eastAsia="en-US" w:val="en-US"/>
        </w:rPr>
        <w:t xml:space="preserve"> </w:t>
      </w:r>
      <w:proofErr w:type="spellStart"/>
      <w:r w:rsidR="00720384" w:rsidRPr="00720384">
        <w:rPr>
          <w:lang w:eastAsia="en-US" w:val="en-US"/>
        </w:rPr>
        <w:t>k.č.br</w:t>
      </w:r>
      <w:proofErr w:type="spellEnd"/>
      <w:r w:rsidR="00720384" w:rsidRPr="00720384">
        <w:rPr>
          <w:lang w:eastAsia="en-US" w:val="en-US"/>
        </w:rPr>
        <w:t>. 3623).</w:t>
      </w:r>
    </w:p>
    <w:p w:rsidRDefault="00B4388C" w:rsidP="00F97EC7" w:rsidR="00B4388C">
      <w:pPr>
        <w:pStyle w:val="Tijeloteksta"/>
      </w:pPr>
    </w:p>
    <w:p w:rsidRDefault="009B5C2B" w:rsidP="00F97EC7" w:rsidR="009B5C2B">
      <w:pPr>
        <w:pStyle w:val="Tijeloteksta"/>
      </w:pPr>
    </w:p>
    <w:p w:rsidRDefault="00146409" w:rsidP="00104525" w:rsidR="00146409">
      <w:pPr>
        <w:pStyle w:val="Tijeloteksta"/>
        <w:ind w:firstLine="360" w:left="708"/>
        <w:jc w:val="center"/>
      </w:pPr>
      <w:r>
        <w:t xml:space="preserve">U Osijeku </w:t>
      </w:r>
      <w:proofErr w:type="spellStart"/>
      <w:r w:rsidR="00720384">
        <w:t>26</w:t>
      </w:r>
      <w:proofErr w:type="spellEnd"/>
      <w:r w:rsidR="001C49F3">
        <w:t xml:space="preserve">. travanj </w:t>
      </w:r>
      <w:r w:rsidR="00F97EC7">
        <w:t xml:space="preserve"> </w:t>
      </w:r>
      <w:proofErr w:type="spellStart"/>
      <w:r w:rsidR="00F97EC7">
        <w:t>2018</w:t>
      </w:r>
      <w:proofErr w:type="spellEnd"/>
      <w:r w:rsidR="00F97EC7">
        <w:t xml:space="preserve">. </w:t>
      </w:r>
    </w:p>
    <w:p w:rsidRDefault="00F7282E" w:rsidP="00F97EC7" w:rsidR="00F7282E">
      <w:pPr>
        <w:pStyle w:val="Tijeloteksta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B4388C" w:rsidP="00146409" w:rsidR="00B4388C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B4388C" w:rsidP="00146409" w:rsidR="00B4388C">
      <w:pPr>
        <w:pStyle w:val="Tijeloteksta"/>
        <w:jc w:val="left"/>
      </w:pPr>
    </w:p>
    <w:p w:rsidRDefault="006A0D9F" w:rsidP="00146409" w:rsidR="006A0D9F">
      <w:pPr>
        <w:pStyle w:val="Tijeloteksta"/>
        <w:jc w:val="left"/>
      </w:pPr>
    </w:p>
    <w:p w:rsidRDefault="00146409" w:rsidP="00146409" w:rsidR="00146409" w:rsidRPr="00A20D3F">
      <w:pPr>
        <w:pStyle w:val="Tijeloteksta"/>
      </w:pPr>
      <w:r w:rsidRPr="00A20D3F">
        <w:t>UPUTA O PRAVNOM LIJEKU:</w:t>
      </w:r>
    </w:p>
    <w:p w:rsidRDefault="00146409" w:rsidP="00146409" w:rsidR="00146409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proofErr w:type="spellStart"/>
      <w:r w:rsidR="00321E93">
        <w:t>265</w:t>
      </w:r>
      <w:proofErr w:type="spellEnd"/>
      <w:r w:rsidRPr="00A20D3F">
        <w:t>. st.</w:t>
      </w:r>
      <w:r w:rsidR="00321E93">
        <w:t xml:space="preserve"> 3. </w:t>
      </w:r>
      <w:r w:rsidRPr="00A20D3F">
        <w:t xml:space="preserve">Stečajnog zakona). Rok za žalbu iznosi 8 dana računajući od dana dostave pisanog  </w:t>
      </w:r>
      <w:proofErr w:type="spellStart"/>
      <w:r w:rsidRPr="00A20D3F">
        <w:t>otpravka</w:t>
      </w:r>
      <w:proofErr w:type="spellEnd"/>
      <w:r w:rsidRPr="00A20D3F">
        <w:t xml:space="preserve"> odnosn</w:t>
      </w:r>
      <w:r w:rsidR="00321E93">
        <w:t xml:space="preserve">o  izvatka  iz  rješenja (čl. </w:t>
      </w:r>
      <w:proofErr w:type="spellStart"/>
      <w:r w:rsidR="00321E93">
        <w:t>19</w:t>
      </w:r>
      <w:proofErr w:type="spellEnd"/>
      <w:r w:rsidR="00321E93">
        <w:t>. Stečajnog zakona</w:t>
      </w:r>
      <w:r w:rsidRPr="00A20D3F">
        <w:t>).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F97EC7" w:rsidP="00146409" w:rsidR="00146409">
      <w:pPr>
        <w:pStyle w:val="Tijeloteksta"/>
        <w:numPr>
          <w:ilvl w:val="0"/>
          <w:numId w:val="14"/>
        </w:numPr>
      </w:pPr>
      <w:r>
        <w:t>Stečajn</w:t>
      </w:r>
      <w:r w:rsidR="00720384">
        <w:t xml:space="preserve">a upraviteljica Blanka </w:t>
      </w:r>
      <w:proofErr w:type="spellStart"/>
      <w:r w:rsidR="00720384">
        <w:t>Gambiraža</w:t>
      </w:r>
      <w:proofErr w:type="spellEnd"/>
    </w:p>
    <w:p w:rsidRDefault="00F97EC7" w:rsidP="00146409" w:rsidR="00146409" w:rsidRPr="00A20D3F">
      <w:pPr>
        <w:pStyle w:val="Tijeloteksta"/>
        <w:numPr>
          <w:ilvl w:val="0"/>
          <w:numId w:val="14"/>
        </w:numPr>
      </w:pPr>
      <w:proofErr w:type="spellStart"/>
      <w:r>
        <w:t>ŽDO</w:t>
      </w:r>
      <w:proofErr w:type="spellEnd"/>
      <w:r>
        <w:t xml:space="preserve"> Osijek</w:t>
      </w:r>
    </w:p>
    <w:p w:rsidRDefault="00F23297" w:rsidP="009B5C2B" w:rsidR="00720384">
      <w:pPr>
        <w:pStyle w:val="Tijeloteksta"/>
        <w:numPr>
          <w:ilvl w:val="0"/>
          <w:numId w:val="14"/>
        </w:numPr>
      </w:pPr>
      <w:r>
        <w:t>e-o</w:t>
      </w:r>
      <w:r w:rsidR="00146409" w:rsidRPr="00A20D3F">
        <w:t>glasna ploča</w:t>
      </w:r>
    </w:p>
    <w:p w:rsidRDefault="00F97EC7" w:rsidP="00D44D10" w:rsidR="006A0D9F" w:rsidRPr="00860282">
      <w:pPr>
        <w:pStyle w:val="Tijeloteksta"/>
        <w:numPr>
          <w:ilvl w:val="0"/>
          <w:numId w:val="14"/>
        </w:numPr>
        <w:rPr>
          <w:bCs/>
          <w:sz w:val="20"/>
          <w:szCs w:val="20"/>
        </w:rPr>
      </w:pPr>
      <w:r>
        <w:t xml:space="preserve">kal. </w:t>
      </w:r>
      <w:proofErr w:type="spellStart"/>
      <w:r w:rsidR="00720384">
        <w:t>26</w:t>
      </w:r>
      <w:proofErr w:type="spellEnd"/>
      <w:r w:rsidR="001C49F3">
        <w:t xml:space="preserve">/5   </w:t>
      </w:r>
    </w:p>
    <w:sectPr w:rsidSect="00F97EC7" w:rsidR="006A0D9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4" w:left="1620" w:bottom="1135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P="00E628D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Zaglavlje"/>
    </w:pPr>
    <w:r>
      <w:tab/>
    </w:r>
  </w:p>
  <w:p w:rsidRDefault="00C66E35" w:rsidR="00C66E35">
    <w:pPr>
      <w:pStyle w:val="Zaglavlje"/>
    </w:pPr>
  </w:p>
  <w:p w:rsidRDefault="00C66E35" w:rsidP="005E01A5" w:rsidR="005E01A5">
    <w:pPr>
      <w:pStyle w:val="Zaglavlje"/>
      <w:jc w:val="right"/>
    </w:pPr>
    <w:r>
      <w:tab/>
    </w:r>
  </w:p>
  <w:p w:rsidRDefault="00A93548" w:rsidP="00AC08BB" w:rsidR="00AC08BB" w:rsidRPr="008C2E93">
    <w:pPr>
      <w:pStyle w:val="Zaglavlje"/>
      <w:jc w:val="right"/>
      <w:rPr>
        <w:lang w:val="hr-HR"/>
      </w:rPr>
    </w:pPr>
    <w:proofErr w:type="spellStart"/>
    <w:r>
      <w:rPr>
        <w:lang w:val="hr-HR"/>
      </w:rPr>
      <w:t>13</w:t>
    </w:r>
    <w:proofErr w:type="spellEnd"/>
    <w:r>
      <w:rPr>
        <w:lang w:val="hr-HR"/>
      </w:rPr>
      <w:t xml:space="preserve"> St-</w:t>
    </w:r>
    <w:proofErr w:type="spellStart"/>
    <w:r>
      <w:rPr>
        <w:lang w:val="hr-HR"/>
      </w:rPr>
      <w:t>1290</w:t>
    </w:r>
    <w:proofErr w:type="spellEnd"/>
    <w:r>
      <w:rPr>
        <w:lang w:val="hr-HR"/>
      </w:rPr>
      <w:t>/</w:t>
    </w:r>
    <w:proofErr w:type="spellStart"/>
    <w:r>
      <w:rPr>
        <w:lang w:val="hr-HR"/>
      </w:rPr>
      <w:t>15</w:t>
    </w:r>
    <w:proofErr w:type="spellEnd"/>
    <w:r>
      <w:rPr>
        <w:lang w:val="hr-HR"/>
      </w:rPr>
      <w:t>-</w:t>
    </w:r>
    <w:proofErr w:type="spellStart"/>
    <w:r>
      <w:rPr>
        <w:lang w:val="hr-HR"/>
      </w:rPr>
      <w:t>25</w:t>
    </w:r>
    <w:proofErr w:type="spellEnd"/>
  </w:p>
  <w:p w:rsidRDefault="00C66E35" w:rsidR="00C66E35">
    <w:pPr>
      <w:pStyle w:val="Zaglavlje"/>
      <w:rPr>
        <w:rFonts w:cs="Arial" w:hAnsi="Arial" w:ascii="Arial"/>
      </w:rPr>
    </w:pPr>
  </w:p>
  <w:p w:rsidRDefault="005E01A5" w:rsidR="005E01A5" w:rsidRPr="00AB3D3C">
    <w:pPr>
      <w:pStyle w:val="Zaglavlje"/>
      <w:rPr>
        <w:rFonts w:cs="Arial"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5E01A5" w:rsidP="007B3D63" w:rsidR="005E01A5">
    <w:pPr>
      <w:pStyle w:val="Zaglavlje"/>
      <w:jc w:val="right"/>
      <w:rPr>
        <w:lang w:val="hr-HR"/>
      </w:rPr>
    </w:pPr>
  </w:p>
  <w:p w:rsidRDefault="00A93548" w:rsidP="007B3D63" w:rsidR="00C66E35" w:rsidRPr="008C2E93">
    <w:pPr>
      <w:pStyle w:val="Zaglavlje"/>
      <w:jc w:val="right"/>
      <w:rPr>
        <w:lang w:val="hr-HR"/>
      </w:rPr>
    </w:pPr>
    <w:proofErr w:type="spellStart"/>
    <w:r>
      <w:rPr>
        <w:lang w:val="hr-HR"/>
      </w:rPr>
      <w:t>13</w:t>
    </w:r>
    <w:proofErr w:type="spellEnd"/>
    <w:r>
      <w:rPr>
        <w:lang w:val="hr-HR"/>
      </w:rPr>
      <w:t xml:space="preserve"> St-</w:t>
    </w:r>
    <w:proofErr w:type="spellStart"/>
    <w:r>
      <w:rPr>
        <w:lang w:val="hr-HR"/>
      </w:rPr>
      <w:t>1290</w:t>
    </w:r>
    <w:proofErr w:type="spellEnd"/>
    <w:r>
      <w:rPr>
        <w:lang w:val="hr-HR"/>
      </w:rPr>
      <w:t>/</w:t>
    </w:r>
    <w:proofErr w:type="spellStart"/>
    <w:r>
      <w:rPr>
        <w:lang w:val="hr-HR"/>
      </w:rPr>
      <w:t>15</w:t>
    </w:r>
    <w:proofErr w:type="spellEnd"/>
    <w:r>
      <w:rPr>
        <w:lang w:val="hr-HR"/>
      </w:rPr>
      <w:t>-</w:t>
    </w:r>
    <w:proofErr w:type="spellStart"/>
    <w:r>
      <w:rPr>
        <w:lang w:val="hr-HR"/>
      </w:rPr>
      <w:t>25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30C16"/>
    <w:rsid w:val="00044F14"/>
    <w:rsid w:val="000519E0"/>
    <w:rsid w:val="00073243"/>
    <w:rsid w:val="0008112C"/>
    <w:rsid w:val="000925A4"/>
    <w:rsid w:val="000B0664"/>
    <w:rsid w:val="000B4666"/>
    <w:rsid w:val="000D668E"/>
    <w:rsid w:val="000F29DB"/>
    <w:rsid w:val="00104525"/>
    <w:rsid w:val="0011551A"/>
    <w:rsid w:val="00130B43"/>
    <w:rsid w:val="0013454A"/>
    <w:rsid w:val="00146409"/>
    <w:rsid w:val="00167121"/>
    <w:rsid w:val="0018120F"/>
    <w:rsid w:val="00186DA0"/>
    <w:rsid w:val="00195C39"/>
    <w:rsid w:val="001A6BBC"/>
    <w:rsid w:val="001B3740"/>
    <w:rsid w:val="001C0F10"/>
    <w:rsid w:val="001C49F3"/>
    <w:rsid w:val="001E0C85"/>
    <w:rsid w:val="001E4164"/>
    <w:rsid w:val="001F1AB1"/>
    <w:rsid w:val="00222BA6"/>
    <w:rsid w:val="002309E6"/>
    <w:rsid w:val="00246ECF"/>
    <w:rsid w:val="00252037"/>
    <w:rsid w:val="00255995"/>
    <w:rsid w:val="002811DD"/>
    <w:rsid w:val="002A5054"/>
    <w:rsid w:val="002F7C9E"/>
    <w:rsid w:val="00310B2F"/>
    <w:rsid w:val="00321E93"/>
    <w:rsid w:val="00331D54"/>
    <w:rsid w:val="00334B8D"/>
    <w:rsid w:val="00335E8E"/>
    <w:rsid w:val="003429B1"/>
    <w:rsid w:val="00360614"/>
    <w:rsid w:val="00373856"/>
    <w:rsid w:val="0038556C"/>
    <w:rsid w:val="003A7626"/>
    <w:rsid w:val="003B1D01"/>
    <w:rsid w:val="00403DFF"/>
    <w:rsid w:val="00404B19"/>
    <w:rsid w:val="00426005"/>
    <w:rsid w:val="00436713"/>
    <w:rsid w:val="00440371"/>
    <w:rsid w:val="00470DEC"/>
    <w:rsid w:val="00472346"/>
    <w:rsid w:val="00482DF0"/>
    <w:rsid w:val="00483525"/>
    <w:rsid w:val="00493337"/>
    <w:rsid w:val="004B340C"/>
    <w:rsid w:val="004C1E26"/>
    <w:rsid w:val="004C4117"/>
    <w:rsid w:val="004D005D"/>
    <w:rsid w:val="005166BB"/>
    <w:rsid w:val="005222EC"/>
    <w:rsid w:val="00527B66"/>
    <w:rsid w:val="00536FDC"/>
    <w:rsid w:val="00554CC6"/>
    <w:rsid w:val="00565B00"/>
    <w:rsid w:val="00580112"/>
    <w:rsid w:val="00583D29"/>
    <w:rsid w:val="005918F4"/>
    <w:rsid w:val="005924CB"/>
    <w:rsid w:val="005A553F"/>
    <w:rsid w:val="005C5A3F"/>
    <w:rsid w:val="005C7381"/>
    <w:rsid w:val="005D2987"/>
    <w:rsid w:val="005E01A5"/>
    <w:rsid w:val="005F0235"/>
    <w:rsid w:val="00622540"/>
    <w:rsid w:val="00640DAD"/>
    <w:rsid w:val="006465D8"/>
    <w:rsid w:val="006648A6"/>
    <w:rsid w:val="00664F46"/>
    <w:rsid w:val="00672829"/>
    <w:rsid w:val="00674630"/>
    <w:rsid w:val="0068079D"/>
    <w:rsid w:val="006A0D9F"/>
    <w:rsid w:val="006A39CC"/>
    <w:rsid w:val="006A6397"/>
    <w:rsid w:val="006C3B99"/>
    <w:rsid w:val="006D1F54"/>
    <w:rsid w:val="006D392E"/>
    <w:rsid w:val="006E7773"/>
    <w:rsid w:val="006F2301"/>
    <w:rsid w:val="00705684"/>
    <w:rsid w:val="00720384"/>
    <w:rsid w:val="007340E0"/>
    <w:rsid w:val="007350E0"/>
    <w:rsid w:val="0075187F"/>
    <w:rsid w:val="0075690F"/>
    <w:rsid w:val="007856EA"/>
    <w:rsid w:val="007A1BDC"/>
    <w:rsid w:val="007B3D63"/>
    <w:rsid w:val="007B6BE4"/>
    <w:rsid w:val="007C05B7"/>
    <w:rsid w:val="007C30AA"/>
    <w:rsid w:val="007C323D"/>
    <w:rsid w:val="007E73A1"/>
    <w:rsid w:val="007E7F37"/>
    <w:rsid w:val="00800231"/>
    <w:rsid w:val="008024FD"/>
    <w:rsid w:val="00810547"/>
    <w:rsid w:val="008231E9"/>
    <w:rsid w:val="008412E5"/>
    <w:rsid w:val="00860282"/>
    <w:rsid w:val="008948B0"/>
    <w:rsid w:val="00897A1A"/>
    <w:rsid w:val="008B27D6"/>
    <w:rsid w:val="008C2E93"/>
    <w:rsid w:val="008C473B"/>
    <w:rsid w:val="008C706A"/>
    <w:rsid w:val="008E6E0B"/>
    <w:rsid w:val="0094325D"/>
    <w:rsid w:val="00944DA0"/>
    <w:rsid w:val="00975315"/>
    <w:rsid w:val="00983B4E"/>
    <w:rsid w:val="00997793"/>
    <w:rsid w:val="009A6667"/>
    <w:rsid w:val="009B0194"/>
    <w:rsid w:val="009B5C2B"/>
    <w:rsid w:val="00A31BBD"/>
    <w:rsid w:val="00A3487D"/>
    <w:rsid w:val="00A35F57"/>
    <w:rsid w:val="00A66069"/>
    <w:rsid w:val="00A91287"/>
    <w:rsid w:val="00A92471"/>
    <w:rsid w:val="00A93548"/>
    <w:rsid w:val="00AA5274"/>
    <w:rsid w:val="00AB3D3C"/>
    <w:rsid w:val="00AC08BB"/>
    <w:rsid w:val="00AC1724"/>
    <w:rsid w:val="00AE0D1D"/>
    <w:rsid w:val="00AE475A"/>
    <w:rsid w:val="00B111A4"/>
    <w:rsid w:val="00B17759"/>
    <w:rsid w:val="00B4388C"/>
    <w:rsid w:val="00B4724C"/>
    <w:rsid w:val="00B50782"/>
    <w:rsid w:val="00B55AFD"/>
    <w:rsid w:val="00B5616D"/>
    <w:rsid w:val="00B62EB6"/>
    <w:rsid w:val="00B677AE"/>
    <w:rsid w:val="00B7559A"/>
    <w:rsid w:val="00B75D27"/>
    <w:rsid w:val="00B80ADC"/>
    <w:rsid w:val="00B878B0"/>
    <w:rsid w:val="00B92883"/>
    <w:rsid w:val="00BA3E3D"/>
    <w:rsid w:val="00BA515C"/>
    <w:rsid w:val="00BA6E84"/>
    <w:rsid w:val="00BC0932"/>
    <w:rsid w:val="00BC587C"/>
    <w:rsid w:val="00BD1544"/>
    <w:rsid w:val="00BD1BEE"/>
    <w:rsid w:val="00C02382"/>
    <w:rsid w:val="00C37E38"/>
    <w:rsid w:val="00C42814"/>
    <w:rsid w:val="00C633F0"/>
    <w:rsid w:val="00C66E35"/>
    <w:rsid w:val="00C73E6F"/>
    <w:rsid w:val="00C96E02"/>
    <w:rsid w:val="00CA176E"/>
    <w:rsid w:val="00CC7760"/>
    <w:rsid w:val="00CD0083"/>
    <w:rsid w:val="00CE625F"/>
    <w:rsid w:val="00CF5287"/>
    <w:rsid w:val="00D15812"/>
    <w:rsid w:val="00D244F4"/>
    <w:rsid w:val="00D25229"/>
    <w:rsid w:val="00D425A8"/>
    <w:rsid w:val="00D44883"/>
    <w:rsid w:val="00D57A86"/>
    <w:rsid w:val="00D80DDB"/>
    <w:rsid w:val="00DA2980"/>
    <w:rsid w:val="00DC5B01"/>
    <w:rsid w:val="00DC6BDC"/>
    <w:rsid w:val="00DD5CBD"/>
    <w:rsid w:val="00DE5B43"/>
    <w:rsid w:val="00DE5EF6"/>
    <w:rsid w:val="00DF110D"/>
    <w:rsid w:val="00E23D82"/>
    <w:rsid w:val="00E628DC"/>
    <w:rsid w:val="00E83AE2"/>
    <w:rsid w:val="00EA3E0C"/>
    <w:rsid w:val="00EC43DF"/>
    <w:rsid w:val="00EC5998"/>
    <w:rsid w:val="00ED5F96"/>
    <w:rsid w:val="00EE12AB"/>
    <w:rsid w:val="00EE23A3"/>
    <w:rsid w:val="00EF6A84"/>
    <w:rsid w:val="00F23297"/>
    <w:rsid w:val="00F71AF0"/>
    <w:rsid w:val="00F7282E"/>
    <w:rsid w:val="00F753FA"/>
    <w:rsid w:val="00F870B7"/>
    <w:rsid w:val="00F8725F"/>
    <w:rsid w:val="00F97EC7"/>
    <w:rsid w:val="00FB749B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B4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B466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B466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66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66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B4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B466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B466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66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66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St-1290/2015</izvorni_sadrzaj>
    <derivirana_varijabla naziv="DomainObject.Predmet.OznakaBroj_1">St-1290/2015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26.04. u 10,00</izvorni_sadrzaj>
    <derivirana_varijabla naziv="DomainObject.Predmet.PrimjedbaSuca_1">roč. 26.04. u 10,00</derivirana_varijabla>
  </DomainObject.Predmet.PrimjedbaSuca>
  <DomainObject.Predmet.ProtustrankaFormated>
    <izvorni_sadrzaj>  MOVENS d.o.o. za građevinarstvo i prijevoz</izvorni_sadrzaj>
    <derivirana_varijabla naziv="DomainObject.Predmet.ProtustrankaFormated_1">  MOVENS d.o.o. za građevinarstvo i prijevoz</derivirana_varijabla>
  </DomainObject.Predmet.ProtustrankaFormated>
  <DomainObject.Predmet.ProtustrankaFormatedOIB>
    <izvorni_sadrzaj>  MOVENS d.o.o. za građevinarstvo i prijevoz, OIB 40782681277</izvorni_sadrzaj>
    <derivirana_varijabla naziv="DomainObject.Predmet.ProtustrankaFormatedOIB_1">  MOVENS d.o.o. za građevinarstvo i prijevoz, OIB 40782681277</derivirana_varijabla>
  </DomainObject.Predmet.ProtustrankaFormatedOIB>
  <DomainObject.Predmet.ProtustrankaFormatedWithAdress>
    <izvorni_sadrzaj> MOVENS d.o.o. za građevinarstvo i prijevoz, Kralja Tomislava 123, 31431 Čepin</izvorni_sadrzaj>
    <derivirana_varijabla naziv="DomainObject.Predmet.ProtustrankaFormatedWithAdress_1"> MOVENS d.o.o. za građevinarstvo i prijevoz, Kralja Tomislava 123, 31431 Čepin</derivirana_varijabla>
  </DomainObject.Predmet.ProtustrankaFormatedWithAdress>
  <DomainObject.Predmet.ProtustrankaFormatedWithAdressOIB>
    <izvorni_sadrzaj> MOVENS d.o.o. za građevinarstvo i prijevoz, OIB 40782681277, Kralja Tomislava 123, 31431 Čepin</izvorni_sadrzaj>
    <derivirana_varijabla naziv="DomainObject.Predmet.ProtustrankaFormatedWithAdressOIB_1"> MOVENS d.o.o. za građevinarstvo i prijevoz, OIB 40782681277, Kralja Tomislava 123, 31431 Čepin</derivirana_varijabla>
  </DomainObject.Predmet.ProtustrankaFormatedWithAdressOIB>
  <DomainObject.Predmet.ProtustrankaWithAdress>
    <izvorni_sadrzaj>MOVENS d.o.o. za građevinarstvo i prijevoz Kralja Tomislava 123, 31431 Čepin</izvorni_sadrzaj>
    <derivirana_varijabla naziv="DomainObject.Predmet.ProtustrankaWithAdress_1">MOVENS d.o.o. za građevinarstvo i prijevoz Kralja Tomislava 123, 31431 Čepin</derivirana_varijabla>
  </DomainObject.Predmet.ProtustrankaWithAdress>
  <DomainObject.Predmet.ProtustrankaWithAdressOIB>
    <izvorni_sadrzaj>MOVENS d.o.o. za građevinarstvo i prijevoz, OIB 40782681277, Kralja Tomislava 123, 31431 Čepin</izvorni_sadrzaj>
    <derivirana_varijabla naziv="DomainObject.Predmet.ProtustrankaWithAdressOIB_1">MOVENS d.o.o. za građevinarstvo i prijevoz, OIB 40782681277, Kralja Tomislava 123, 31431 Čepin</derivirana_varijabla>
  </DomainObject.Predmet.ProtustrankaWithAdressOIB>
  <DomainObject.Predmet.ProtustrankaNazivFormated>
    <izvorni_sadrzaj>MOVENS d.o.o. za građevinarstvo i prijevoz</izvorni_sadrzaj>
    <derivirana_varijabla naziv="DomainObject.Predmet.ProtustrankaNazivFormated_1">MOVENS d.o.o. za građevinarstvo i prijevoz</derivirana_varijabla>
  </DomainObject.Predmet.ProtustrankaNazivFormated>
  <DomainObject.Predmet.ProtustrankaNazivFormatedOIB>
    <izvorni_sadrzaj>MOVENS d.o.o. za građevinarstvo i prijevoz, OIB 40782681277</izvorni_sadrzaj>
    <derivirana_varijabla naziv="DomainObject.Predmet.ProtustrankaNazivFormatedOIB_1">MOVENS d.o.o. za građevinarstvo i prijevoz, OIB 40782681277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MOVENS d.o.o. za građevinarstvo i prijevoz</item>
    </izvorni_sadrzaj>
    <derivirana_varijabla naziv="DomainObject.Predmet.ProtuStrankaListFormated_1">
      <item>MOVENS d.o.o. za građevinarstvo i prijevoz</item>
    </derivirana_varijabla>
  </DomainObject.Predmet.ProtuStrankaListFormated>
  <DomainObject.Predmet.ProtuStrankaListFormatedOIB>
    <izvorni_sadrzaj>
      <item>MOVENS d.o.o. za građevinarstvo i prijevoz, OIB 40782681277</item>
    </izvorni_sadrzaj>
    <derivirana_varijabla naziv="DomainObject.Predmet.ProtuStrankaListFormatedOIB_1">
      <item>MOVENS d.o.o. za građevinarstvo i prijevoz, OIB 40782681277</item>
    </derivirana_varijabla>
  </DomainObject.Predmet.ProtuStrankaListFormatedOIB>
  <DomainObject.Predmet.ProtuStrankaListFormatedWithAdress>
    <izvorni_sadrzaj>
      <item>MOVENS d.o.o. za građevinarstvo i prijevoz, Kralja Tomislava 123, 31431 Čepin</item>
    </izvorni_sadrzaj>
    <derivirana_varijabla naziv="DomainObject.Predmet.ProtuStrankaListFormatedWithAdress_1">
      <item>MOVENS d.o.o. za građevinarstvo i prijevoz, Kralja Tomislava 123, 31431 Čepin</item>
    </derivirana_varijabla>
  </DomainObject.Predmet.ProtuStrankaListFormatedWithAdress>
  <DomainObject.Predmet.ProtuStrankaListFormatedWithAdressOIB>
    <izvorni_sadrzaj>
      <item>MOVENS d.o.o. za građevinarstvo i prijevoz, OIB 40782681277, Kralja Tomislava 123, 31431 Čepin</item>
    </izvorni_sadrzaj>
    <derivirana_varijabla naziv="DomainObject.Predmet.ProtuStrankaListFormatedWithAdressOIB_1">
      <item>MOVENS d.o.o. za građevinarstvo i prijevoz, OIB 40782681277, Kralja Tomislava 123, 31431 Čepin</item>
    </derivirana_varijabla>
  </DomainObject.Predmet.ProtuStrankaListFormatedWithAdressOIB>
  <DomainObject.Predmet.ProtuStrankaListNazivFormated>
    <izvorni_sadrzaj>
      <item>MOVENS d.o.o. za građevinarstvo i prijevoz</item>
    </izvorni_sadrzaj>
    <derivirana_varijabla naziv="DomainObject.Predmet.ProtuStrankaListNazivFormated_1">
      <item>MOVENS d.o.o. za građevinarstvo i prijevoz</item>
    </derivirana_varijabla>
  </DomainObject.Predmet.ProtuStrankaListNazivFormated>
  <DomainObject.Predmet.ProtuStrankaListNazivFormatedOIB>
    <izvorni_sadrzaj>
      <item>MOVENS d.o.o. za građevinarstvo i prijevoz, OIB 40782681277</item>
    </izvorni_sadrzaj>
    <derivirana_varijabla naziv="DomainObject.Predmet.ProtuStrankaListNazivFormatedOIB_1">
      <item>MOVENS d.o.o. za građevinarstvo i prijevoz, OIB 40782681277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MOVENS d.o.o. za građevinarstvo i prijevoz</izvorni_sadrzaj>
    <derivirana_varijabla naziv="DomainObject.Predmet.ProtustrankaIDrugi_1">MOVENS d.o.o. za građevinarstvo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MOVENS d.o.o. za građevinarstvo i prijevoz, OIB 40782681277, Kralja Tomislava 123, 31431 Čepin</izvorni_sadrzaj>
    <derivirana_varijabla naziv="DomainObject.Predmet.ProtustrankaIDrugiAdressOIB_1">MOVENS d.o.o. za građevinarstvo i prijevoz, OIB 40782681277, Kralja Tomislava 123,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MOVENS d.o.o. za građevinarstvo i prijevoz</item>
    </izvorni_sadrzaj>
    <derivirana_varijabla naziv="DomainObject.Predmet.SudioniciListNaziv_1">
      <item>FINA RC OSIJEK</item>
      <item>MOVENS d.o.o. za građevinarstvo i prijevoz</item>
    </derivirana_varijabla>
  </DomainObject.Predmet.SudioniciListNaziv>
  <DomainObject.Predmet.SudioniciListAdressOIB>
    <izvorni_sadrzaj>
      <item>FINA RC OSIJEK, OIB 85821130368</item>
      <item>MOVENS d.o.o. za građevinarstvo i prijevoz, OIB 40782681277, Kralja Tomislava 123,31431 Čepin</item>
    </izvorni_sadrzaj>
    <derivirana_varijabla naziv="DomainObject.Predmet.SudioniciListAdressOIB_1">
      <item>FINA RC OSIJEK, OIB 85821130368</item>
      <item>MOVENS d.o.o. za građevinarstvo i prijevoz, OIB 40782681277, Kralja Tomislava 123,31431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40782681277</item>
    </izvorni_sadrzaj>
    <derivirana_varijabla naziv="DomainObject.Predmet.SudioniciListNazivOIB_1">
      <item>, OIB 85821130368</item>
      <item>, OIB 40782681277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B1A95F-0305-408E-8BA7-BEC34F719D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2186</properties:Characters>
  <properties:Lines>125</properties:Lines>
  <properties:Paragraphs>73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2018-04-26T08:24:00Z</dcterms:created>
  <dc:creator>Maja Kocijan</dc:creator>
  <cp:lastModifiedBy>Maja Kocijan</cp:lastModifiedBy>
  <cp:lastPrinted>2018-04-26T08:35:00Z</cp:lastPrinted>
  <dcterms:modified xmlns:xsi="http://www.w3.org/2001/XMLSchema-instance" xsi:type="dcterms:W3CDTF">2018-04-26T08:38:00Z</dcterms:modified>
  <cp:revision>5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 -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