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22e8" w14:paraId="ad222e8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393808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393808" w:rsidP="00393808" w:rsidR="00393808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117945">
        <w:t>ŠPEDICIJA MARČIĆ d.o.o., Rooseweltova 2, Split, OIB: 10754432470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B11A88">
        <w:rPr>
          <w:rFonts w:eastAsiaTheme="minorHAnsi"/>
          <w:lang w:eastAsia="en-US"/>
        </w:rPr>
        <w:t>29</w:t>
      </w:r>
      <w:r w:rsidR="004B303C">
        <w:rPr>
          <w:rFonts w:eastAsiaTheme="minorHAnsi"/>
          <w:lang w:eastAsia="en-US"/>
        </w:rPr>
        <w:t>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117945">
        <w:t>ŠPEDICIJA MARČIĆ d.o.o., Rooseweltova 2, Split, OIB: 10754432470</w:t>
      </w:r>
      <w:r>
        <w:t xml:space="preserve">, zaprimljen na ovom sudu </w:t>
      </w:r>
      <w:r w:rsidR="00B11A88">
        <w:t>22</w:t>
      </w:r>
      <w:r>
        <w:t>. rujna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B11A88">
        <w:t>22</w:t>
      </w:r>
      <w:r>
        <w:t xml:space="preserve">. rujna 2015. godine podnio zahtjev za provedbu skraćenog stečajnog postupka nad dužnikom </w:t>
      </w:r>
      <w:r w:rsidR="00117945">
        <w:t>ŠPEDICIJA MARČIĆ d.o.o., Rooseweltova 2, Split, OIB: 10754432470</w:t>
      </w:r>
      <w:r w:rsidR="00747CC7">
        <w:t>.</w:t>
      </w:r>
    </w:p>
    <w:p w:rsidRDefault="00747CC7" w:rsidP="00967806" w:rsidR="00747CC7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747CC7">
        <w:t>16</w:t>
      </w:r>
      <w:r>
        <w:t>/</w:t>
      </w:r>
      <w:r w:rsidR="00117945">
        <w:t>9520</w:t>
      </w:r>
      <w:r>
        <w:t xml:space="preserve">-1 od </w:t>
      </w:r>
      <w:r w:rsidR="00117945">
        <w:t>19</w:t>
      </w:r>
      <w:r w:rsidR="00B11A88">
        <w:t>. siječnja 2016</w:t>
      </w:r>
      <w:r>
        <w:t>. godine  pokrenut postupak brisanja po čl. 7</w:t>
      </w:r>
      <w:r w:rsidR="00B11A88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B11A88">
        <w:t>29</w:t>
      </w:r>
      <w:r w:rsidR="004B303C">
        <w:t>. siječnja 2016</w:t>
      </w:r>
      <w:r>
        <w:t>. godine</w:t>
      </w:r>
    </w:p>
    <w:p w:rsidRDefault="00967806" w:rsidP="00393808" w:rsidR="00967806">
      <w:pPr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958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117945">
      <w:t>371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117945">
      <w:t>371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79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3808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47CC7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1A88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B7958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ŠPEDICIJA MARČIĆ društvo ograničene odgovornosti za trgovinu i usluge</izvorni_sadrzaj>
    <derivirana_varijabla naziv="DomainObject.Predmet.ProtustrankaFormated_1">  ŠPEDICIJA MARČIĆ društvo ograničene odgovornosti za trgovinu i usluge</derivirana_varijabla>
  </DomainObject.Predmet.ProtustrankaFormated>
  <DomainObject.Predmet.ProtustrankaFormatedOIB>
    <izvorni_sadrzaj>  ŠPEDICIJA MARČIĆ društvo ograničene odgovornosti za trgovinu i usluge, OIB 10754432470</izvorni_sadrzaj>
    <derivirana_varijabla naziv="DomainObject.Predmet.ProtustrankaFormatedOIB_1">  ŠPEDICIJA MARČIĆ društvo ograničene odgovornosti za trgovinu i usluge, OIB 10754432470</derivirana_varijabla>
  </DomainObject.Predmet.ProtustrankaFormatedOIB>
  <DomainObject.Predmet.ProtustrankaFormatedWithAdress>
    <izvorni_sadrzaj> ŠPEDICIJA MARČIĆ društvo ograničene odgovornosti za trgovinu i usluge, Rooseweltova 2, 21000 Split</izvorni_sadrzaj>
    <derivirana_varijabla naziv="DomainObject.Predmet.ProtustrankaFormatedWithAdress_1"> ŠPEDICIJA MARČIĆ društvo ograničene odgovornosti za trgovinu i usluge, Rooseweltova 2, 21000 Split</derivirana_varijabla>
  </DomainObject.Predmet.ProtustrankaFormatedWithAdress>
  <DomainObject.Predmet.ProtustrankaFormatedWithAdressOIB>
    <izvorni_sadrzaj> ŠPEDICIJA MARČIĆ društvo ograničene odgovornosti za trgovinu i usluge, OIB 10754432470, Rooseweltova 2, 21000 Split</izvorni_sadrzaj>
    <derivirana_varijabla naziv="DomainObject.Predmet.ProtustrankaFormatedWithAdressOIB_1"> ŠPEDICIJA MARČIĆ društvo ograničene odgovornosti za trgovinu i usluge, OIB 10754432470, Rooseweltova 2, 21000 Split</derivirana_varijabla>
  </DomainObject.Predmet.ProtustrankaFormatedWithAdressOIB>
  <DomainObject.Predmet.ProtustrankaWithAdress>
    <izvorni_sadrzaj>ŠPEDICIJA MARČIĆ društvo ograničene odgovornosti za trgovinu i usluge Rooseweltova 2, 21000 Split</izvorni_sadrzaj>
    <derivirana_varijabla naziv="DomainObject.Predmet.ProtustrankaWithAdress_1">ŠPEDICIJA MARČIĆ društvo ograničene odgovornosti za trgovinu i usluge Rooseweltova 2, 21000 Split</derivirana_varijabla>
  </DomainObject.Predmet.ProtustrankaWithAdress>
  <DomainObject.Predmet.ProtustrankaWithAdressOIB>
    <izvorni_sadrzaj>ŠPEDICIJA MARČIĆ društvo ograničene odgovornosti za trgovinu i usluge, OIB 10754432470, Rooseweltova 2, 21000 Split</izvorni_sadrzaj>
    <derivirana_varijabla naziv="DomainObject.Predmet.ProtustrankaWithAdressOIB_1">ŠPEDICIJA MARČIĆ društvo ograničene odgovornosti za trgovinu i usluge, OIB 10754432470, Rooseweltova 2, 21000 Split</derivirana_varijabla>
  </DomainObject.Predmet.ProtustrankaWithAdressOIB>
  <DomainObject.Predmet.ProtustrankaNazivFormated>
    <izvorni_sadrzaj>ŠPEDICIJA MARČIĆ društvo ograničene odgovornosti za trgovinu i usluge</izvorni_sadrzaj>
    <derivirana_varijabla naziv="DomainObject.Predmet.ProtustrankaNazivFormated_1">ŠPEDICIJA MARČIĆ društvo ograničene odgovornosti za trgovinu i usluge</derivirana_varijabla>
  </DomainObject.Predmet.ProtustrankaNazivFormated>
  <DomainObject.Predmet.ProtustrankaNazivFormatedOIB>
    <izvorni_sadrzaj>ŠPEDICIJA MARČIĆ društvo ograničene odgovornosti za trgovinu i usluge, OIB 10754432470</izvorni_sadrzaj>
    <derivirana_varijabla naziv="DomainObject.Predmet.ProtustrankaNazivFormatedOIB_1">ŠPEDICIJA MARČIĆ društvo ograničene odgovornosti za trgovinu i usluge, OIB 10754432470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49688.22</izvorni_sadrzaj>
    <derivirana_varijabla naziv="DomainObject.Predmet.TrenutnaVrijednost_1">49688.22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ŠPEDICIJA MARČIĆ društvo ograničene odgovornosti za trgovinu i usluge</item>
    </izvorni_sadrzaj>
    <derivirana_varijabla naziv="DomainObject.Predmet.ProtuStrankaListFormated_1">
      <item>ŠPEDICIJA MARČIĆ društvo ograničene odgovornosti za trgovinu i usluge</item>
    </derivirana_varijabla>
  </DomainObject.Predmet.ProtuStrankaListFormated>
  <DomainObject.Predmet.ProtuStrankaListFormatedOIB>
    <izvorni_sadrzaj>
      <item>ŠPEDICIJA MARČIĆ društvo ograničene odgovornosti za trgovinu i usluge, OIB 10754432470</item>
    </izvorni_sadrzaj>
    <derivirana_varijabla naziv="DomainObject.Predmet.ProtuStrankaListFormatedOIB_1">
      <item>ŠPEDICIJA MARČIĆ društvo ograničene odgovornosti za trgovinu i usluge, OIB 10754432470</item>
    </derivirana_varijabla>
  </DomainObject.Predmet.ProtuStrankaListFormatedOIB>
  <DomainObject.Predmet.ProtuStrankaListFormatedWithAdress>
    <izvorni_sadrzaj>
      <item>ŠPEDICIJA MARČIĆ društvo ograničene odgovornosti za trgovinu i usluge, Rooseweltova 2, 21000 Split</item>
    </izvorni_sadrzaj>
    <derivirana_varijabla naziv="DomainObject.Predmet.ProtuStrankaListFormatedWithAdress_1">
      <item>ŠPEDICIJA MARČIĆ društvo ograničene odgovornosti za trgovinu i usluge, Rooseweltova 2, 21000 Split</item>
    </derivirana_varijabla>
  </DomainObject.Predmet.ProtuStrankaListFormatedWithAdress>
  <DomainObject.Predmet.ProtuStrankaListFormatedWithAdressOIB>
    <izvorni_sadrzaj>
      <item>ŠPEDICIJA MARČIĆ društvo ograničene odgovornosti za trgovinu i usluge, OIB 10754432470, Rooseweltova 2, 21000 Split</item>
    </izvorni_sadrzaj>
    <derivirana_varijabla naziv="DomainObject.Predmet.ProtuStrankaListFormatedWithAdressOIB_1">
      <item>ŠPEDICIJA MARČIĆ društvo ograničene odgovornosti za trgovinu i usluge, OIB 10754432470, Rooseweltova 2, 21000 Split</item>
    </derivirana_varijabla>
  </DomainObject.Predmet.ProtuStrankaListFormatedWithAdressOIB>
  <DomainObject.Predmet.ProtuStrankaListNazivFormated>
    <izvorni_sadrzaj>
      <item>ŠPEDICIJA MARČIĆ društvo ograničene odgovornosti za trgovinu i usluge</item>
    </izvorni_sadrzaj>
    <derivirana_varijabla naziv="DomainObject.Predmet.ProtuStrankaListNazivFormated_1">
      <item>ŠPEDICIJA MARČIĆ društvo ograničene odgovornosti za trgovinu i usluge</item>
    </derivirana_varijabla>
  </DomainObject.Predmet.ProtuStrankaListNazivFormated>
  <DomainObject.Predmet.ProtuStrankaListNazivFormatedOIB>
    <izvorni_sadrzaj>
      <item>ŠPEDICIJA MARČIĆ društvo ograničene odgovornosti za trgovinu i usluge, OIB 10754432470</item>
    </izvorni_sadrzaj>
    <derivirana_varijabla naziv="DomainObject.Predmet.ProtuStrankaListNazivFormatedOIB_1">
      <item>ŠPEDICIJA MARČIĆ društvo ograničene odgovornosti za trgovinu i usluge, OIB 10754432470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ŠPEDICIJA MARČIĆ društvo ograničene odgovornosti za trgovinu i usluge</izvorni_sadrzaj>
    <derivirana_varijabla naziv="DomainObject.Predmet.ProtustrankaIDrugi_1">ŠPEDICIJA MARČIĆ društvo ograničene odgovornosti za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ŠPEDICIJA MARČIĆ društvo ograničene odgovornosti za trgovinu i usluge, OIB 10754432470, Rooseweltova 2, 21000 Split</izvorni_sadrzaj>
    <derivirana_varijabla naziv="DomainObject.Predmet.ProtustrankaIDrugiAdressOIB_1">ŠPEDICIJA MARČIĆ društvo ograničene odgovornosti za trgovinu i usluge, OIB 10754432470, Rooseweltova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ŠPEDICIJA MARČIĆ društvo ograničene odgovornosti za trgovinu i usluge</item>
    </izvorni_sadrzaj>
    <derivirana_varijabla naziv="DomainObject.Predmet.SudioniciListNaziv_1">
      <item>FINA SPLIT</item>
      <item>ŠPEDICIJA MARČIĆ društvo ograničene odgovornosti za trgovinu i usluge</item>
    </derivirana_varijabla>
  </DomainObject.Predmet.SudioniciListNaziv>
  <DomainObject.Predmet.SudioniciListAdressOIB>
    <izvorni_sadrzaj>
      <item>FINA SPLIT, Mažuranićevo šetalište 24 b,21000 Split</item>
      <item>ŠPEDICIJA MARČIĆ društvo ograničene odgovornosti za trgovinu i usluge, OIB 10754432470, Rooseweltova 2,21000 Split</item>
    </izvorni_sadrzaj>
    <derivirana_varijabla naziv="DomainObject.Predmet.SudioniciListAdressOIB_1">
      <item>FINA SPLIT, Mažuranićevo šetalište 24 b,21000 Split</item>
      <item>ŠPEDICIJA MARČIĆ društvo ograničene odgovornosti za trgovinu i usluge, OIB 10754432470, Rooseweltova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10754432470</item>
    </izvorni_sadrzaj>
    <derivirana_varijabla naziv="DomainObject.Predmet.SudioniciListNazivOIB_1">
      <item>, OIB null</item>
      <item>, OIB 10754432470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4241C-C4C6-447E-9CD8-2143FA301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1933</properties:Characters>
  <properties:Lines>58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2016-01-29T08:42:00Z</cp:lastPrinted>
  <dcterms:modified xmlns:xsi="http://www.w3.org/2001/XMLSchema-instance" xsi:type="dcterms:W3CDTF">2016-01-29T12:06:00Z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