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92f0" w14:paraId="cdf92f0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D2910">
        <w:rPr>
          <w:rFonts w:hAnsi="Times New Roman" w:ascii="Times New Roman"/>
        </w:rPr>
        <w:t>32</w:t>
      </w:r>
      <w:r w:rsidR="004452A4">
        <w:rPr>
          <w:rFonts w:hAnsi="Times New Roman" w:ascii="Times New Roman"/>
        </w:rPr>
        <w:t>90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4452A4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734A6" w:rsidRPr="000734A6">
        <w:rPr>
          <w:rFonts w:hAnsi="Times New Roman" w:ascii="Times New Roman"/>
        </w:rPr>
        <w:t>FOLIO, d.o.o.,  Zagreb, Domobranska 4, OIB: 64704731587</w:t>
      </w:r>
      <w:r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0734A6" w:rsidRPr="000734A6">
        <w:rPr>
          <w:rFonts w:hAnsi="Times New Roman" w:ascii="Times New Roman"/>
        </w:rPr>
        <w:t>FOLIO, d.o.o.,  Zagreb, Domobranska 4, OIB: 64704731587</w:t>
      </w:r>
      <w:r w:rsidRPr="005C4796"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0734A6">
        <w:rPr>
          <w:rFonts w:hAnsi="Times New Roman" w:ascii="Times New Roman"/>
        </w:rPr>
        <w:t>2</w:t>
      </w:r>
      <w:r w:rsidRPr="006E4748">
        <w:rPr>
          <w:rFonts w:hAnsi="Times New Roman" w:ascii="Times New Roman"/>
        </w:rPr>
        <w:t>,</w:t>
      </w:r>
      <w:r w:rsidR="000734A6">
        <w:rPr>
          <w:rFonts w:hAnsi="Times New Roman" w:ascii="Times New Roman"/>
        </w:rPr>
        <w:t>0</w:t>
      </w:r>
      <w:r w:rsidR="00810E14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6F5D23" w:rsidRPr="006F5D23">
        <w:rPr>
          <w:rFonts w:hAnsi="Times New Roman" w:ascii="Times New Roman"/>
        </w:rPr>
        <w:t>Mladen Janiška, iz Zagreba, Ribnjak 52, OIB: 52042379273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B40390" w:rsidRPr="00B40390">
        <w:rPr>
          <w:rFonts w:hAnsi="Times New Roman" w:ascii="Times New Roman"/>
        </w:rPr>
        <w:t>FOLIO, d.o.o.,  Zagreb, Domobranska 4, OIB: 64704731587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B40390" w:rsidRPr="00B40390">
        <w:rPr>
          <w:rFonts w:hAnsi="Times New Roman" w:ascii="Times New Roman"/>
        </w:rPr>
        <w:t>FOLIO, d.o.o.,  Zagreb, Domobranska 4, OIB: 64704731587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43DA0">
        <w:rPr>
          <w:rFonts w:hAnsi="Times New Roman" w:ascii="Times New Roman"/>
        </w:rPr>
        <w:t>3</w:t>
      </w:r>
      <w:r w:rsidR="00442882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B40390" w:rsidRPr="00B40390">
        <w:rPr>
          <w:rFonts w:hAnsi="Times New Roman" w:ascii="Times New Roman"/>
        </w:rPr>
        <w:t>FOLIO, d.o.o.,  Zagreb, Domobranska 4, OIB: 64704731587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442882">
        <w:rPr>
          <w:rFonts w:hAnsi="Times New Roman" w:ascii="Times New Roman"/>
        </w:rPr>
        <w:t xml:space="preserve">358 </w:t>
      </w:r>
      <w:r w:rsidR="00DC2885">
        <w:rPr>
          <w:rFonts w:hAnsi="Times New Roman" w:ascii="Times New Roman"/>
        </w:rPr>
        <w:t xml:space="preserve">dana u ukupnom iznosu od </w:t>
      </w:r>
      <w:r w:rsidR="00442882">
        <w:rPr>
          <w:rFonts w:hAnsi="Times New Roman" w:ascii="Times New Roman"/>
        </w:rPr>
        <w:t>19.810,21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E43DA0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>održano 20. siječnja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 je podneskom od 29. studenog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>varanje stečajnog postupka od 31</w:t>
      </w:r>
      <w:r w:rsidR="00DC51C0">
        <w:rPr>
          <w:rFonts w:hAnsi="Times New Roman" w:ascii="Times New Roman"/>
        </w:rPr>
        <w:t xml:space="preserve">. ožujka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C51C0">
        <w:rPr>
          <w:rFonts w:hAnsi="Times New Roman" w:ascii="Times New Roman"/>
        </w:rPr>
        <w:t>32</w:t>
      </w:r>
      <w:r w:rsidR="00442882">
        <w:rPr>
          <w:rFonts w:hAnsi="Times New Roman" w:ascii="Times New Roman"/>
        </w:rPr>
        <w:t>90</w:t>
      </w:r>
      <w:r>
        <w:rPr>
          <w:rFonts w:hAnsi="Times New Roman" w:ascii="Times New Roman"/>
        </w:rPr>
        <w:t xml:space="preserve">/16 od </w:t>
      </w:r>
      <w:r w:rsidR="00DC51C0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DC51C0">
        <w:rPr>
          <w:rFonts w:hAnsi="Times New Roman" w:ascii="Times New Roman"/>
        </w:rPr>
        <w:t>1</w:t>
      </w:r>
      <w:r w:rsidR="00580EBD">
        <w:rPr>
          <w:rFonts w:hAnsi="Times New Roman" w:ascii="Times New Roman"/>
        </w:rPr>
        <w:t>4</w:t>
      </w:r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D81538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56BB7">
        <w:rPr>
          <w:rFonts w:hAnsi="Times New Roman" w:ascii="Times New Roman"/>
        </w:rPr>
        <w:t>, v.r.</w:t>
      </w:r>
    </w:p>
    <w:p w:rsidRDefault="00556BB7" w:rsidP="003D1C43" w:rsidR="00556BB7">
      <w:pPr>
        <w:ind w:firstLine="720"/>
        <w:jc w:val="right"/>
        <w:rPr>
          <w:rFonts w:hAnsi="Times New Roman" w:ascii="Times New Roman"/>
        </w:rPr>
      </w:pPr>
    </w:p>
    <w:p w:rsidRDefault="00556BB7" w:rsidP="003D1C43" w:rsidR="00556BB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56BB7" w:rsidP="003D1C43" w:rsidR="00556BB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56BB7" w:rsidP="003D1C43" w:rsidR="00556BB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56BB7" w:rsidP="003D1C43" w:rsidR="00556BB7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556BB7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B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C555B" w:rsidRPr="008C555B">
      <w:rPr>
        <w:rFonts w:hAnsi="Times New Roman" w:ascii="Times New Roman"/>
      </w:rPr>
      <w:t>3290/16-16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BB7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2910"/>
    <w:rsid w:val="00630958"/>
    <w:rsid w:val="00637330"/>
    <w:rsid w:val="006375A3"/>
    <w:rsid w:val="006501F2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90661"/>
    <w:rsid w:val="008B4C87"/>
    <w:rsid w:val="008B57BD"/>
    <w:rsid w:val="008C555B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72FA9"/>
    <w:rsid w:val="00EA5B3D"/>
    <w:rsid w:val="00EB6E7E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56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B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56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B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B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B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B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3290</izvorni_sadrzaj>
    <derivirana_varijabla naziv="DomainObject.Predmet.Broj_1">3290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St-3290/2016</izvorni_sadrzaj>
    <derivirana_varijabla naziv="DomainObject.Predmet.OznakaBroj_1">St-3290/2016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FOLIO, d.o.o. zastupanog po punomoćniku Branko Ceranić; Silvana Fanjek</izvorni_sadrzaj>
    <derivirana_varijabla naziv="DomainObject.Predmet.ProtustrankaFormated_1">  FOLIO, d.o.o. zastupanog po punomoćniku Branko Ceranić; Silvana Fanjek</derivirana_varijabla>
  </DomainObject.Predmet.ProtustrankaFormated>
  <DomainObject.Predmet.ProtustrankaFormatedOIB>
    <izvorni_sadrzaj>  FOLIO, d.o.o., OIB 64704731587 zastupanog po punomoćniku Branko Ceranić; Silvana Fanjek</izvorni_sadrzaj>
    <derivirana_varijabla naziv="DomainObject.Predmet.ProtustrankaFormatedOIB_1">  FOLIO, d.o.o., OIB 64704731587 zastupanog po punomoćniku Branko Ceranić; Silvana Fanjek</derivirana_varijabla>
  </DomainObject.Predmet.ProtustrankaFormatedOIB>
  <DomainObject.Predmet.ProtustrankaFormatedWithAdress>
    <izvorni_sadrzaj> FOLIO, d.o.o., Domobranska 4, 10000 Zagreb zastupanog po punomoćniku Branko Ceranić; Silvana Fanjek</izvorni_sadrzaj>
    <derivirana_varijabla naziv="DomainObject.Predmet.ProtustrankaFormatedWithAdress_1"> FOLIO, d.o.o., Domobranska 4, 10000 Zagreb zastupanog po punomoćniku Branko Ceranić; Silvana Fanjek</derivirana_varijabla>
  </DomainObject.Predmet.ProtustrankaFormatedWithAdress>
  <DomainObject.Predmet.ProtustrankaFormatedWithAdressOIB>
    <izvorni_sadrzaj> FOLIO, d.o.o., OIB 64704731587, Domobranska 4, 10000 Zagreb zastupanog po punomoćniku Branko Ceranić; Silvana Fanjek</izvorni_sadrzaj>
    <derivirana_varijabla naziv="DomainObject.Predmet.ProtustrankaFormatedWithAdressOIB_1"> FOLIO, d.o.o., OIB 64704731587, Domobranska 4, 10000 Zagreb zastupanog po punomoćniku Branko Ceranić; Silvana Fanjek</derivirana_varijabla>
  </DomainObject.Predmet.ProtustrankaFormatedWithAdressOIB>
  <DomainObject.Predmet.ProtustrankaWithAdress>
    <izvorni_sadrzaj>FOLIO, d.o.o. Domobranska 4, 10000 Zagreb</izvorni_sadrzaj>
    <derivirana_varijabla naziv="DomainObject.Predmet.ProtustrankaWithAdress_1">FOLIO, d.o.o. Domobranska 4, 10000 Zagreb</derivirana_varijabla>
  </DomainObject.Predmet.ProtustrankaWithAdress>
  <DomainObject.Predmet.ProtustrankaWithAdressOIB>
    <izvorni_sadrzaj>FOLIO, d.o.o., OIB 64704731587, Domobranska 4, 10000 Zagreb</izvorni_sadrzaj>
    <derivirana_varijabla naziv="DomainObject.Predmet.ProtustrankaWithAdressOIB_1">FOLIO, d.o.o., OIB 64704731587, Domobranska 4, 10000 Zagreb</derivirana_varijabla>
  </DomainObject.Predmet.ProtustrankaWithAdressOIB>
  <DomainObject.Predmet.ProtustrankaNazivFormated>
    <izvorni_sadrzaj>FOLIO, d.o.o.</izvorni_sadrzaj>
    <derivirana_varijabla naziv="DomainObject.Predmet.ProtustrankaNazivFormated_1">FOLIO, d.o.o.</derivirana_varijabla>
  </DomainObject.Predmet.ProtustrankaNazivFormated>
  <DomainObject.Predmet.ProtustrankaNazivFormatedOIB>
    <izvorni_sadrzaj>FOLIO, d.o.o., OIB 64704731587</izvorni_sadrzaj>
    <derivirana_varijabla naziv="DomainObject.Predmet.ProtustrankaNazivFormatedOIB_1">FOLIO, d.o.o., OIB 64704731587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FOLIO, d.o.o. zastupanog po punomoćniku Branko Ceranić; Silvana Fanjek</item>
    </izvorni_sadrzaj>
    <derivirana_varijabla naziv="DomainObject.Predmet.ProtuStrankaListFormated_1">
      <item>FOLIO, d.o.o. zastupanog po punomoćniku Branko Ceranić; Silvana Fanjek</item>
    </derivirana_varijabla>
  </DomainObject.Predmet.ProtuStrankaListFormated>
  <DomainObject.Predmet.ProtuStrankaListFormatedOIB>
    <izvorni_sadrzaj>
      <item>FOLIO, d.o.o., OIB 64704731587 zastupanog po punomoćniku Branko Ceranić; Silvana Fanjek</item>
    </izvorni_sadrzaj>
    <derivirana_varijabla naziv="DomainObject.Predmet.ProtuStrankaListFormatedOIB_1">
      <item>FOLIO, d.o.o., OIB 64704731587 zastupanog po punomoćniku Branko Ceranić; Silvana Fanjek</item>
    </derivirana_varijabla>
  </DomainObject.Predmet.ProtuStrankaListFormatedOIB>
  <DomainObject.Predmet.ProtuStrankaListFormatedWithAdress>
    <izvorni_sadrzaj>
      <item>FOLIO, d.o.o., Domobranska 4, 10000 Zagreb zastupanog po punomoćniku Branko Ceranić; Silvana Fanjek</item>
    </izvorni_sadrzaj>
    <derivirana_varijabla naziv="DomainObject.Predmet.ProtuStrankaListFormatedWithAdress_1">
      <item>FOLIO, d.o.o., Domobranska 4, 10000 Zagreb zastupanog po punomoćniku Branko Ceranić; Silvana Fanjek</item>
    </derivirana_varijabla>
  </DomainObject.Predmet.ProtuStrankaListFormatedWithAdress>
  <DomainObject.Predmet.ProtuStrankaListFormatedWithAdressOIB>
    <izvorni_sadrzaj>
      <item>FOLIO, d.o.o., OIB 64704731587, Domobranska 4, 10000 Zagreb zastupanog po punomoćniku Branko Ceranić; Silvana Fanjek</item>
    </izvorni_sadrzaj>
    <derivirana_varijabla naziv="DomainObject.Predmet.ProtuStrankaListFormatedWithAdressOIB_1">
      <item>FOLIO, d.o.o., OIB 64704731587, Domobranska 4, 10000 Zagreb zastupanog po punomoćniku Branko Ceranić; Silvana Fanjek</item>
    </derivirana_varijabla>
  </DomainObject.Predmet.ProtuStrankaListFormatedWithAdressOIB>
  <DomainObject.Predmet.ProtuStrankaListNazivFormated>
    <izvorni_sadrzaj>
      <item>FOLIO, d.o.o.</item>
    </izvorni_sadrzaj>
    <derivirana_varijabla naziv="DomainObject.Predmet.ProtuStrankaListNazivFormated_1">
      <item>FOLIO, d.o.o.</item>
    </derivirana_varijabla>
  </DomainObject.Predmet.ProtuStrankaListNazivFormated>
  <DomainObject.Predmet.ProtuStrankaListNazivFormatedOIB>
    <izvorni_sadrzaj>
      <item>FOLIO, d.o.o., OIB 64704731587</item>
    </izvorni_sadrzaj>
    <derivirana_varijabla naziv="DomainObject.Predmet.ProtuStrankaListNazivFormatedOIB_1">
      <item>FOLIO, d.o.o., OIB 64704731587</item>
    </derivirana_varijabla>
  </DomainObject.Predmet.ProtuStrankaListNazivFormatedOIB>
  <DomainObject.Predmet.OstaliListFormated>
    <izvorni_sadrzaj>
      <item>Branko Ceranić punomoćnik sudionika u postupku FOLIO, d.o.o.</item>
      <item>Silvana Fanjek punomoćnik sudionika u postupku FOLIO, d.o.o.</item>
    </izvorni_sadrzaj>
    <derivirana_varijabla naziv="DomainObject.Predmet.OstaliListFormated_1">
      <item>Branko Ceranić punomoćnik sudionika u postupku FOLIO, d.o.o.</item>
      <item>Silvana Fanjek punomoćnik sudionika u postupku FOLIO, d.o.o.</item>
    </derivirana_varijabla>
  </DomainObject.Predmet.OstaliListFormated>
  <DomainObject.Predmet.OstaliListFormatedOIB>
    <izvorni_sadrzaj>
      <item>Branko Ceranić, OIB 60991065352 punomoćnik sudionika u postupku FOLIO, d.o.o.</item>
      <item>Silvana Fanjek, OIB 67441133253 punomoćnik sudionika u postupku FOLIO, d.o.o.</item>
    </izvorni_sadrzaj>
    <derivirana_varijabla naziv="DomainObject.Predmet.OstaliListFormatedOIB_1">
      <item>Branko Ceranić, OIB 60991065352 punomoćnik sudionika u postupku FOLIO, d.o.o.</item>
      <item>Silvana Fanjek, OIB 67441133253 punomoćnik sudionika u postupku FOLIO, d.o.o.</item>
    </derivirana_varijabla>
  </DomainObject.Predmet.OstaliListFormatedOIB>
  <DomainObject.Predmet.OstaliListFormatedWithAdress>
    <izvorni_sadrzaj>
      <item>Branko Ceranić, Domobranska 4, 10000 Zagreb punomoćnik sudionika u postupku FOLIO, d.o.o.</item>
      <item>Silvana Fanjek, Gradec 178, 44272 Brežane Lekeničke punomoćnik sudionika u postupku FOLIO, d.o.o.</item>
    </izvorni_sadrzaj>
    <derivirana_varijabla naziv="DomainObject.Predmet.OstaliListFormatedWithAdress_1">
      <item>Branko Ceranić, Domobranska 4, 10000 Zagreb punomoćnik sudionika u postupku FOLIO, d.o.o.</item>
      <item>Silvana Fanjek, Gradec 178, 44272 Brežane Lekeničke punomoćnik sudionika u postupku FOLIO, d.o.o.</item>
    </derivirana_varijabla>
  </DomainObject.Predmet.OstaliListFormatedWithAdress>
  <DomainObject.Predmet.OstaliListFormatedWithAdressOIB>
    <izvorni_sadrzaj>
      <item>Branko Ceranić, OIB 60991065352, Domobranska 4, 10000 Zagreb punomoćnik sudionika u postupku FOLIO, d.o.o.</item>
      <item>Silvana Fanjek, OIB 67441133253, Gradec 178, 44272 Brežane Lekeničke punomoćnik sudionika u postupku FOLIO, d.o.o.</item>
    </izvorni_sadrzaj>
    <derivirana_varijabla naziv="DomainObject.Predmet.OstaliListFormatedWithAdressOIB_1">
      <item>Branko Ceranić, OIB 60991065352, Domobranska 4, 10000 Zagreb punomoćnik sudionika u postupku FOLIO, d.o.o.</item>
      <item>Silvana Fanjek, OIB 67441133253, Gradec 178, 44272 Brežane Lekeničke punomoćnik sudionika u postupku FOLIO, d.o.o.</item>
    </derivirana_varijabla>
  </DomainObject.Predmet.OstaliListFormatedWithAdressOIB>
  <DomainObject.Predmet.OstaliListNazivFormated>
    <izvorni_sadrzaj>
      <item>Branko Ceranić</item>
      <item>Silvana Fanjek</item>
    </izvorni_sadrzaj>
    <derivirana_varijabla naziv="DomainObject.Predmet.OstaliListNazivFormated_1">
      <item>Branko Ceranić</item>
      <item>Silvana Fanjek</item>
    </derivirana_varijabla>
  </DomainObject.Predmet.OstaliListNazivFormated>
  <DomainObject.Predmet.OstaliListNazivFormatedOIB>
    <izvorni_sadrzaj>
      <item>Branko Ceranić, OIB 60991065352</item>
      <item>Silvana Fanjek, OIB 67441133253</item>
    </izvorni_sadrzaj>
    <derivirana_varijabla naziv="DomainObject.Predmet.OstaliListNazivFormatedOIB_1">
      <item>Branko Ceranić, OIB 60991065352</item>
      <item>Silvana Fanjek, OIB 67441133253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FOLIO, d.o.o.</izvorni_sadrzaj>
    <derivirana_varijabla naziv="DomainObject.Predmet.ProtustrankaIDrugi_1">FOLIO,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FOLIO, d.o.o., OIB 64704731587, Domobranska 4, 10000 Zagreb</izvorni_sadrzaj>
    <derivirana_varijabla naziv="DomainObject.Predmet.ProtustrankaIDrugiAdressOIB_1">FOLIO, d.o.o., OIB 64704731587, Domobranska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FOLIO, d.o.o.</item>
      <item>Branko Ceranić</item>
      <item>Silvana Fanjek</item>
    </izvorni_sadrzaj>
    <derivirana_varijabla naziv="DomainObject.Predmet.SudioniciListNaziv_1">
      <item>FINA Regionalni centar Zagreb</item>
      <item>FOLIO, d.o.o.</item>
      <item>Branko Ceranić</item>
      <item>Silvana Fanjek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FOLIO, d.o.o., OIB 64704731587, Domobranska 4,10000 Zagreb</item>
      <item>Branko Ceranić, OIB 60991065352, Domobranska 4,10000 Zagreb</item>
      <item>Silvana Fanjek, OIB 67441133253, Gradec 178,44272 Brežane Lekeničke</item>
    </izvorni_sadrzaj>
    <derivirana_varijabla naziv="DomainObject.Predmet.SudioniciListAdressOIB_1">
      <item>FINA Regionalni centar Zagreb, OIB 85821130368, Trg svibanjskih žrtava 1995. br. 1,10000 Zagreb</item>
      <item>FOLIO, d.o.o., OIB 64704731587, Domobranska 4,10000 Zagreb</item>
      <item>Branko Ceranić, OIB 60991065352, Domobranska 4,10000 Zagreb</item>
      <item>Silvana Fanjek, OIB 67441133253, Gradec 178,44272 Brežane Lekeničke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64704731587</item>
      <item>, OIB 60991065352</item>
      <item>, OIB 67441133253</item>
    </izvorni_sadrzaj>
    <derivirana_varijabla naziv="DomainObject.Predmet.SudioniciListNazivOIB_1">
      <item>, OIB 85821130368</item>
      <item>, OIB 64704731587</item>
      <item>, OIB 60991065352</item>
      <item>, OIB 67441133253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C511F-1E70-4553-9520-13681571F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744</properties:Words>
  <properties:Characters>3937</properties:Characters>
  <properties:Lines>94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2017-04-05T09:57:00Z</dcterms:created>
  <dc:creator>x</dc:creator>
  <cp:lastModifiedBy>Žana Livaja</cp:lastModifiedBy>
  <cp:lastPrinted>2017-04-05T10:02:00Z</cp:lastPrinted>
  <dcterms:modified xmlns:xsi="http://www.w3.org/2001/XMLSchema-instance" xsi:type="dcterms:W3CDTF">2017-04-05T10:02:00Z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