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3bf3" w14:paraId="72e3bf3" w:rsidRDefault="00FF1237" w:rsidP="00FF1237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FF1237">
        <w:t>666/14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FF1237" w:rsidP="00A945DE" w:rsidR="00454ADA" w:rsidRPr="00992A94">
      <w:pPr>
        <w:jc w:val="both"/>
      </w:pPr>
      <w:r>
        <w:t xml:space="preserve">             </w:t>
      </w:r>
      <w:r w:rsidR="00BD7A25" w:rsidRPr="006756CC">
        <w:t xml:space="preserve">  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8D48C2" w:rsidRPr="008D48C2">
        <w:t>VULJANKOVIĆ</w:t>
      </w:r>
      <w:proofErr w:type="spellEnd"/>
      <w:r w:rsidR="008D48C2" w:rsidRPr="008D48C2">
        <w:t xml:space="preserve"> d.o.o. u stečaju, Vrbovec, Cerje 20, </w:t>
      </w:r>
      <w:proofErr w:type="spellStart"/>
      <w:r w:rsidR="008D48C2" w:rsidRPr="008D48C2">
        <w:t>MBS</w:t>
      </w:r>
      <w:proofErr w:type="spellEnd"/>
      <w:r w:rsidR="008D48C2" w:rsidRPr="008D48C2">
        <w:t xml:space="preserve">:080010647, </w:t>
      </w:r>
      <w:proofErr w:type="spellStart"/>
      <w:r w:rsidR="008D48C2" w:rsidRPr="008D48C2">
        <w:t>OIB</w:t>
      </w:r>
      <w:proofErr w:type="spellEnd"/>
      <w:r w:rsidR="008D48C2" w:rsidRPr="008D48C2">
        <w:t>:08473695090</w:t>
      </w:r>
      <w:r w:rsidR="00BD7A25" w:rsidRPr="006756CC">
        <w:t xml:space="preserve">, </w:t>
      </w:r>
      <w:r w:rsidR="008D48C2">
        <w:t>21. ožujka 2016.</w:t>
      </w:r>
      <w:r w:rsidR="00BD7A25" w:rsidRPr="006756CC">
        <w:t>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8D48C2">
        <w:t>21. ožujka 2016.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8D48C2">
        <w:t>21. ožujka 2016.</w:t>
      </w: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7A468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7A468B" w:rsidP="00BD641E" w:rsidR="007A468B"/>
    <w:p w:rsidRDefault="007A468B" w:rsidP="007A1486" w:rsidR="007A468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7A468B" w:rsidP="007A1486" w:rsidR="007A468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A468B" w:rsidP="007A1486" w:rsidR="007A468B" w:rsidRPr="007A1486">
      <w:pPr>
        <w:ind w:left="720"/>
      </w:pPr>
    </w:p>
    <w:p w:rsidRDefault="007A468B" w:rsidP="00BD641E" w:rsidR="007A468B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6E4475"/>
    <w:rsid w:val="007141AF"/>
    <w:rsid w:val="007A468B"/>
    <w:rsid w:val="007A6843"/>
    <w:rsid w:val="007B3F07"/>
    <w:rsid w:val="008448D1"/>
    <w:rsid w:val="00887D75"/>
    <w:rsid w:val="00897B1B"/>
    <w:rsid w:val="008B05F8"/>
    <w:rsid w:val="008D48C2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  <w:rsid w:val="00FF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4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6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6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6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6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4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6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6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6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6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2014.</izvorni_sadrzaj>
    <derivirana_varijabla naziv="DomainObject.Predmet.DatumOsnivanja_1">23.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St-666/2014</izvorni_sadrzaj>
    <derivirana_varijabla naziv="DomainObject.Predmet.OznakaBroj_1">St-666/2014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VULJANKOVIĆ d.o.o. za proizvodnju povrća i cvijeća, trgovinu i usluge zastupanog po punomoćniku STJEPAN VULJANKOVIĆ; MIROSLAV ŠPARAVEC</izvorni_sadrzaj>
    <derivirana_varijabla naziv="DomainObject.Predmet.ProtustrankaFormated_1">  VULJANKOVIĆ d.o.o. za proizvodnju povrća i cvijeća, trgovinu i usluge zastupanog po punomoćniku STJEPAN VULJANKOVIĆ; MIROSLAV ŠPARAVEC</derivirana_varijabla>
  </DomainObject.Predmet.ProtustrankaFormated>
  <DomainObject.Predmet.ProtustrankaFormatedOIB>
    <izvorni_sadrzaj>  VULJANKOVIĆ d.o.o. za proizvodnju povrća i cvijeća, trgovinu i usluge, OIB 08473695090 zastupanog po punomoćniku STJEPAN VULJANKOVIĆ; MIROSLAV ŠPARAVEC</izvorni_sadrzaj>
    <derivirana_varijabla naziv="DomainObject.Predmet.ProtustrankaFormatedOIB_1">  VULJANKOVIĆ d.o.o. za proizvodnju povrća i cvijeća, trgovinu i usluge, OIB 08473695090 zastupanog po punomoćniku STJEPAN VULJANKOVIĆ; MIROSLAV ŠPARAVEC</derivirana_varijabla>
  </DomainObject.Predmet.ProtustrankaFormatedOIB>
  <DomainObject.Predmet.ProtustrankaFormatedWithAdress>
    <izvorni_sadrzaj> VULJANKOVIĆ d.o.o. za proizvodnju povrća i cvijeća, trgovinu i usluge, Cerje 20, 10340 Vrbovec zastupanog po punomoćniku STJEPAN VULJANKOVIĆ; MIROSLAV ŠPARAVEC</izvorni_sadrzaj>
    <derivirana_varijabla naziv="DomainObject.Predmet.ProtustrankaFormatedWithAdress_1"> VULJANKOVIĆ d.o.o. za proizvodnju povrća i cvijeća, trgovinu i usluge, Cerje 20, 10340 Vrbovec zastupanog po punomoćniku STJEPAN VULJANKOVIĆ; MIROSLAV ŠPARAVEC</derivirana_varijabla>
  </DomainObject.Predmet.ProtustrankaFormatedWithAdress>
  <DomainObject.Predmet.ProtustrankaFormatedWithAdressOIB>
    <izvorni_sadrzaj> VULJANKOVIĆ d.o.o. za proizvodnju povrća i cvijeća, trgovinu i usluge, OIB 08473695090, Cerje 20, 10340 Vrbovec zastupanog po punomoćniku STJEPAN VULJANKOVIĆ; MIROSLAV ŠPARAVEC</izvorni_sadrzaj>
    <derivirana_varijabla naziv="DomainObject.Predmet.ProtustrankaFormatedWithAdressOIB_1"> VULJANKOVIĆ d.o.o. za proizvodnju povrća i cvijeća, trgovinu i usluge, OIB 08473695090, Cerje 20, 10340 Vrbovec zastupanog po punomoćniku STJEPAN VULJANKOVIĆ; MIROSLAV ŠPARAVEC</derivirana_varijabla>
  </DomainObject.Predmet.ProtustrankaFormatedWithAdressOIB>
  <DomainObject.Predmet.ProtustrankaWithAdress>
    <izvorni_sadrzaj>VULJANKOVIĆ d.o.o. za proizvodnju povrća i cvijeća, trgovinu i usluge Cerje 20, 10340 Vrbovec</izvorni_sadrzaj>
    <derivirana_varijabla naziv="DomainObject.Predmet.ProtustrankaWithAdress_1">VULJANKOVIĆ d.o.o. za proizvodnju povrća i cvijeća, trgovinu i usluge Cerje 20, 10340 Vrbovec</derivirana_varijabla>
  </DomainObject.Predmet.ProtustrankaWithAdress>
  <DomainObject.Predmet.ProtustrankaWithAdressOIB>
    <izvorni_sadrzaj>VULJANKOVIĆ d.o.o. za proizvodnju povrća i cvijeća, trgovinu i usluge, OIB 08473695090, Cerje 20, 10340 Vrbovec</izvorni_sadrzaj>
    <derivirana_varijabla naziv="DomainObject.Predmet.ProtustrankaWithAdressOIB_1">VULJANKOVIĆ d.o.o. za proizvodnju povrća i cvijeća, trgovinu i usluge, OIB 08473695090, Cerje 20, 10340 Vrbovec</derivirana_varijabla>
  </DomainObject.Predmet.ProtustrankaWithAdressOIB>
  <DomainObject.Predmet.ProtustrankaNazivFormated>
    <izvorni_sadrzaj>VULJANKOVIĆ d.o.o. za proizvodnju povrća i cvijeća, trgovinu i usluge</izvorni_sadrzaj>
    <derivirana_varijabla naziv="DomainObject.Predmet.ProtustrankaNazivFormated_1">VULJANKOVIĆ d.o.o. za proizvodnju povrća i cvijeća, trgovinu i usluge</derivirana_varijabla>
  </DomainObject.Predmet.ProtustrankaNazivFormated>
  <DomainObject.Predmet.ProtustrankaNazivFormatedOIB>
    <izvorni_sadrzaj>VULJANKOVIĆ d.o.o. za proizvodnju povrća i cvijeća, trgovinu i usluge, OIB 08473695090</izvorni_sadrzaj>
    <derivirana_varijabla naziv="DomainObject.Predmet.ProtustrankaNazivFormatedOIB_1">VULJANKOVIĆ d.o.o. za proizvodnju povrća i cvijeća, trgovinu i usluge, OIB 08473695090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FINANCIJA-POREZNA UPRAVA</izvorni_sadrzaj>
    <derivirana_varijabla naziv="DomainObject.Predmet.StrankaFormated_1">  FINA Regionalni centar Zagreb; MINISTARSTVO FINANCIJA-POREZNA UPRAVA</derivirana_varijabla>
  </DomainObject.Predmet.StrankaFormated>
  <DomainObject.Predmet.StrankaFormatedOIB>
    <izvorni_sadrzaj>  FINA Regionalni centar Zagreb, OIB 85821130368; MINISTARSTVO FINANCIJA-POREZNA UPRAVA</izvorni_sadrzaj>
    <derivirana_varijabla naziv="DomainObject.Predmet.StrankaFormatedOIB_1">  FINA Regionalni centar Zagreb, OIB 85821130368; MINISTARSTVO FINANCIJA-POREZNA UPRAVA</derivirana_varijabla>
  </DomainObject.Predmet.StrankaFormatedOIB>
  <DomainObject.Predmet.StrankaFormatedWithAdress>
    <izvorni_sadrzaj> FINA Regionalni centar Zagreb, Ulica grada Vukovara 70, 10000 Zagreb; MINISTARSTVO FINANCIJA-POREZNA UPRAVA</izvorni_sadrzaj>
    <derivirana_varijabla naziv="DomainObject.Predmet.StrankaFormatedWithAdress_1"> FINA Regionalni centar Zagreb, Ulica grada Vukovara 70, 10000 Zagreb; MINISTARSTVO FINANCIJA-POREZNA UPRAVA</derivirana_varijabla>
  </DomainObject.Predmet.StrankaFormatedWithAdress>
  <DomainObject.Predmet.StrankaFormatedWithAdressOIB>
    <izvorni_sadrzaj> FINA Regionalni centar Zagreb, OIB 85821130368, Ulica grada Vukovara 70, 10000 Zagreb; MINISTARSTVO FINANCIJA-POREZNA UPRAVA</izvorni_sadrzaj>
    <derivirana_varijabla naziv="DomainObject.Predmet.StrankaFormatedWithAdressOIB_1"> FINA Regionalni centar Zagreb, OIB 85821130368, Ulica grada Vukovara 70, 10000 Zagreb; MINISTARSTVO FINANCIJA-POREZNA UPRAVA</derivirana_varijabla>
  </DomainObject.Predmet.StrankaFormatedWithAdressOIB>
  <DomainObject.Predmet.StrankaWithAdress>
    <izvorni_sadrzaj>FINA Regionalni centar Zagreb Ulica grada Vukovara 70,10000 Zagreb,MINISTARSTVO FINANCIJA-POREZNA UPRAVA </izvorni_sadrzaj>
    <derivirana_varijabla naziv="DomainObject.Predmet.StrankaWithAdress_1">FINA Regionalni centar Zagreb Ulica grada Vukovara 70,10000 Zagreb,MINISTARSTVO FINANCIJA-POREZNA UPRAVA </derivirana_varijabla>
  </DomainObject.Predmet.StrankaWithAdress>
  <DomainObject.Predmet.StrankaWithAdressOIB>
    <izvorni_sadrzaj>FINA Regionalni centar Zagreb, OIB 85821130368, Ulica grada Vukovara 70,10000 Zagreb,MINISTARSTVO FINANCIJA-POREZNA UPRAVA</izvorni_sadrzaj>
    <derivirana_varijabla naziv="DomainObject.Predmet.StrankaWithAdressOIB_1">FINA Regionalni centar Zagreb, OIB 85821130368, Ulica grada Vukovara 70,10000 Zagreb,MINISTARSTVO FINANCIJA-POREZNA UPRAVA</derivirana_varijabla>
  </DomainObject.Predmet.StrankaWithAdressOIB>
  <DomainObject.Predmet.StrankaNazivFormated>
    <izvorni_sadrzaj>FINA Regionalni centar Zagreb,MINISTARSTVO FINANCIJA-POREZNA UPRAVA</izvorni_sadrzaj>
    <derivirana_varijabla naziv="DomainObject.Predmet.StrankaNazivFormated_1">FINA Regionalni centar Zagreb,MINISTARSTVO FINANCIJA-POREZNA UPRAVA</derivirana_varijabla>
  </DomainObject.Predmet.StrankaNazivFormated>
  <DomainObject.Predmet.StrankaNazivFormatedOIB>
    <izvorni_sadrzaj>FINA Regionalni centar Zagreb, OIB 85821130368,MINISTARSTVO FINANCIJA-POREZNA UPRAVA</izvorni_sadrzaj>
    <derivirana_varijabla naziv="DomainObject.Predmet.StrankaNazivFormatedOIB_1">FINA Regionalni centar Zagreb, OIB 85821130368,MINISTARSTVO FINANCIJA-POREZNA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MINISTARSTVO FINANCIJA-POREZNA UPRAVA</item>
    </izvorni_sadrzaj>
    <derivirana_varijabla naziv="DomainObject.Predmet.StrankaListFormated_1">
      <item>FINA Regionalni centar Zagreb</item>
      <item>MINISTARSTVO FINANCIJA-POREZNA UPRAVA</item>
    </derivirana_varijabla>
  </DomainObject.Predmet.StrankaListFormated>
  <DomainObject.Predmet.StrankaListFormatedOIB>
    <izvorni_sadrzaj>
      <item>FINA Regionalni centar Zagreb, OIB 85821130368</item>
      <item>MINISTARSTVO FINANCIJA-POREZNA UPRAVA</item>
    </izvorni_sadrzaj>
    <derivirana_varijabla naziv="DomainObject.Predmet.StrankaListFormatedOIB_1">
      <item>FINA Regionalni centar Zagreb, OIB 85821130368</item>
      <item>MINISTARSTVO FINANCIJA-POREZNA UPRAVA</item>
    </derivirana_varijabla>
  </DomainObject.Predmet.StrankaListFormatedOIB>
  <DomainObject.Predmet.StrankaListFormatedWithAdress>
    <izvorni_sadrzaj>
      <item>FINA Regionalni centar Zagreb, Ulica grada Vukovara 70, 10000 Zagreb</item>
      <item>MINISTARSTVO FINANCIJA-POREZNA UPRAVA</item>
    </izvorni_sadrzaj>
    <derivirana_varijabla naziv="DomainObject.Predmet.StrankaListFormatedWithAdress_1">
      <item>FINA Regionalni centar Zagreb, Ulica grada Vukovara 70, 10000 Zagreb</item>
      <item>MINISTARSTVO FINANCIJA-POREZNA UPRAVA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MINISTARSTVO FINANCIJA-POREZNA UPRAVA</item>
    </izvorni_sadrzaj>
    <derivirana_varijabla naziv="DomainObject.Predmet.StrankaListFormatedWithAdressOIB_1">
      <item>FINA Regionalni centar Zagreb, OIB 85821130368, Ulica grada Vukovara 70, 10000 Zagreb</item>
      <item>MINISTARSTVO FINANCIJA-POREZNA UPRAVA</item>
    </derivirana_varijabla>
  </DomainObject.Predmet.StrankaListFormatedWithAdressOIB>
  <DomainObject.Predmet.StrankaListNazivFormated>
    <izvorni_sadrzaj>
      <item>FINA Regionalni centar Zagreb</item>
      <item>MINISTARSTVO FINANCIJA-POREZNA UPRAVA</item>
    </izvorni_sadrzaj>
    <derivirana_varijabla naziv="DomainObject.Predmet.StrankaListNazivFormated_1">
      <item>FINA Regionalni centar Zagreb</item>
      <item>MINISTARSTVO FINANCIJA-POREZNA UPRAVA</item>
    </derivirana_varijabla>
  </DomainObject.Predmet.StrankaListNazivFormated>
  <DomainObject.Predmet.StrankaListNazivFormatedOIB>
    <izvorni_sadrzaj>
      <item>FINA Regionalni centar Zagreb, OIB 85821130368</item>
      <item>MINISTARSTVO FINANCIJA-POREZNA UPRAVA</item>
    </izvorni_sadrzaj>
    <derivirana_varijabla naziv="DomainObject.Predmet.StrankaListNazivFormatedOIB_1">
      <item>FINA Regionalni centar Zagreb, OIB 85821130368</item>
      <item>MINISTARSTVO FINANCIJA-POREZNA UPRAVA</item>
    </derivirana_varijabla>
  </DomainObject.Predmet.StrankaListNazivFormatedOIB>
  <DomainObject.Predmet.ProtuStrankaListFormated>
    <izvorni_sadrzaj>
      <item>VULJANKOVIĆ d.o.o. za proizvodnju povrća i cvijeća, trgovinu i usluge zastupanog po punomoćniku STJEPAN VULJANKOVIĆ; MIROSLAV ŠPARAVEC</item>
    </izvorni_sadrzaj>
    <derivirana_varijabla naziv="DomainObject.Predmet.ProtuStrankaListFormated_1">
      <item>VULJANKOVIĆ d.o.o. za proizvodnju povrća i cvijeća, trgovinu i usluge zastupanog po punomoćniku STJEPAN VULJANKOVIĆ; MIROSLAV ŠPARAVEC</item>
    </derivirana_varijabla>
  </DomainObject.Predmet.ProtuStrankaListFormated>
  <DomainObject.Predmet.ProtuStrankaListFormatedOIB>
    <izvorni_sadrzaj>
      <item>VULJANKOVIĆ d.o.o. za proizvodnju povrća i cvijeća, trgovinu i usluge, OIB 08473695090 zastupanog po punomoćniku STJEPAN VULJANKOVIĆ; MIROSLAV ŠPARAVEC</item>
    </izvorni_sadrzaj>
    <derivirana_varijabla naziv="DomainObject.Predmet.ProtuStrankaListFormatedOIB_1">
      <item>VULJANKOVIĆ d.o.o. za proizvodnju povrća i cvijeća, trgovinu i usluge, OIB 08473695090 zastupanog po punomoćniku STJEPAN VULJANKOVIĆ; MIROSLAV ŠPARAVEC</item>
    </derivirana_varijabla>
  </DomainObject.Predmet.ProtuStrankaListFormatedOIB>
  <DomainObject.Predmet.ProtuStrankaListFormatedWithAdress>
    <izvorni_sadrzaj>
      <item>VULJANKOVIĆ d.o.o. za proizvodnju povrća i cvijeća, trgovinu i usluge, Cerje 20, 10340 Vrbovec zastupanog po punomoćniku STJEPAN VULJANKOVIĆ; MIROSLAV ŠPARAVEC</item>
    </izvorni_sadrzaj>
    <derivirana_varijabla naziv="DomainObject.Predmet.ProtuStrankaListFormatedWithAdress_1">
      <item>VULJANKOVIĆ d.o.o. za proizvodnju povrća i cvijeća, trgovinu i usluge, Cerje 20, 10340 Vrbovec zastupanog po punomoćniku STJEPAN VULJANKOVIĆ; MIROSLAV ŠPARAVEC</item>
    </derivirana_varijabla>
  </DomainObject.Predmet.ProtuStrankaListFormatedWithAdress>
  <DomainObject.Predmet.ProtuStrankaListFormatedWithAdressOIB>
    <izvorni_sadrzaj>
      <item>VULJANKOVIĆ d.o.o. za proizvodnju povrća i cvijeća, trgovinu i usluge, OIB 08473695090, Cerje 20, 10340 Vrbovec zastupanog po punomoćniku STJEPAN VULJANKOVIĆ; MIROSLAV ŠPARAVEC</item>
    </izvorni_sadrzaj>
    <derivirana_varijabla naziv="DomainObject.Predmet.ProtuStrankaListFormatedWithAdressOIB_1">
      <item>VULJANKOVIĆ d.o.o. za proizvodnju povrća i cvijeća, trgovinu i usluge, OIB 08473695090, Cerje 20, 10340 Vrbovec zastupanog po punomoćniku STJEPAN VULJANKOVIĆ; MIROSLAV ŠPARAVEC</item>
    </derivirana_varijabla>
  </DomainObject.Predmet.ProtuStrankaListFormatedWithAdressOIB>
  <DomainObject.Predmet.ProtuStrankaListNazivFormated>
    <izvorni_sadrzaj>
      <item>VULJANKOVIĆ d.o.o. za proizvodnju povrća i cvijeća, trgovinu i usluge</item>
    </izvorni_sadrzaj>
    <derivirana_varijabla naziv="DomainObject.Predmet.ProtuStrankaListNazivFormated_1">
      <item>VULJANKOVIĆ d.o.o. za proizvodnju povrća i cvijeća, trgovinu i usluge</item>
    </derivirana_varijabla>
  </DomainObject.Predmet.ProtuStrankaListNazivFormated>
  <DomainObject.Predmet.ProtuStrankaListNazivFormatedOIB>
    <izvorni_sadrzaj>
      <item>VULJANKOVIĆ d.o.o. za proizvodnju povrća i cvijeća, trgovinu i usluge, OIB 08473695090</item>
    </izvorni_sadrzaj>
    <derivirana_varijabla naziv="DomainObject.Predmet.ProtuStrankaListNazivFormatedOIB_1">
      <item>VULJANKOVIĆ d.o.o. za proizvodnju povrća i cvijeća, trgovinu i usluge, OIB 08473695090</item>
    </derivirana_varijabla>
  </DomainObject.Predmet.ProtuStrankaListNazivFormatedOIB>
  <DomainObject.Predmet.OstaliListFormated>
    <izvorni_sadrzaj>
      <item>STJEPAN VULJANKOVIĆ punomoćnik sudionika u postupku VULJANKOVIĆ d.o.o. za proizvodnju povrća i cvijeća, trgovinu i usluge</item>
      <item>MIROSLAV ŠPARAVEC punomoćnik sudionika u postupku VULJANKOVIĆ d.o.o. za proizvodnju povrća i cvijeća, trgovinu i usluge</item>
      <item>Zdravko Mitak</item>
    </izvorni_sadrzaj>
    <derivirana_varijabla naziv="DomainObject.Predmet.OstaliListFormated_1">
      <item>STJEPAN VULJANKOVIĆ punomoćnik sudionika u postupku VULJANKOVIĆ d.o.o. za proizvodnju povrća i cvijeća, trgovinu i usluge</item>
      <item>MIROSLAV ŠPARAVEC punomoćnik sudionika u postupku VULJANKOVIĆ d.o.o. za proizvodnju povrća i cvijeća, trgovinu i usluge</item>
      <item>Zdravko Mitak</item>
    </derivirana_varijabla>
  </DomainObject.Predmet.OstaliListFormated>
  <DomainObject.Predmet.OstaliListFormatedOIB>
    <izvorni_sadrzaj>
      <item>STJEPAN VULJANKOVIĆ, OIB 35449311008 punomoćnik sudionika u postupku VULJANKOVIĆ d.o.o. za proizvodnju povrća i cvijeća, trgovinu i usluge</item>
      <item>MIROSLAV ŠPARAVEC, OIB 00214487533 punomoćnik sudionika u postupku VULJANKOVIĆ d.o.o. za proizvodnju povrća i cvijeća, trgovinu i usluge</item>
      <item>Zdravko Mitak, OIB 25916717450</item>
    </izvorni_sadrzaj>
    <derivirana_varijabla naziv="DomainObject.Predmet.OstaliListFormatedOIB_1">
      <item>STJEPAN VULJANKOVIĆ, OIB 35449311008 punomoćnik sudionika u postupku VULJANKOVIĆ d.o.o. za proizvodnju povrća i cvijeća, trgovinu i usluge</item>
      <item>MIROSLAV ŠPARAVEC, OIB 00214487533 punomoćnik sudionika u postupku VULJANKOVIĆ d.o.o. za proizvodnju povrća i cvijeća, trgovinu i usluge</item>
      <item>Zdravko Mitak, OIB 25916717450</item>
    </derivirana_varijabla>
  </DomainObject.Predmet.OstaliListFormatedOIB>
  <DomainObject.Predmet.OstaliListFormatedWithAdress>
    <izvorni_sadrzaj>
      <item>STJEPAN VULJANKOVIĆ, Cerje 20, 10340 Vrbovec punomoćnik sudionika u postupku VULJANKOVIĆ d.o.o. za proizvodnju povrća i cvijeća, trgovinu i usluge</item>
      <item>MIROSLAV ŠPARAVEC, Cerje 20, 10340 Vrbovec punomoćnik sudionika u postupku VULJANKOVIĆ d.o.o. za proizvodnju povrća i cvijeća, trgovinu i usluge</item>
      <item>Zdravko Mitak, Zelenjak 53, 10000 Zagreb</item>
    </izvorni_sadrzaj>
    <derivirana_varijabla naziv="DomainObject.Predmet.OstaliListFormatedWithAdress_1">
      <item>STJEPAN VULJANKOVIĆ, Cerje 20, 10340 Vrbovec punomoćnik sudionika u postupku VULJANKOVIĆ d.o.o. za proizvodnju povrća i cvijeća, trgovinu i usluge</item>
      <item>MIROSLAV ŠPARAVEC, Cerje 20, 10340 Vrbovec punomoćnik sudionika u postupku VULJANKOVIĆ d.o.o. za proizvodnju povrća i cvijeća, trgovinu i usluge</item>
      <item>Zdravko Mitak, Zelenjak 53, 10000 Zagreb</item>
    </derivirana_varijabla>
  </DomainObject.Predmet.OstaliListFormatedWithAdress>
  <DomainObject.Predmet.OstaliListFormatedWithAdressOIB>
    <izvorni_sadrzaj>
      <item>STJEPAN VULJANKOVIĆ, OIB 35449311008, Cerje 20, 10340 Vrbovec punomoćnik sudionika u postupku VULJANKOVIĆ d.o.o. za proizvodnju povrća i cvijeća, trgovinu i usluge</item>
      <item>MIROSLAV ŠPARAVEC, OIB 00214487533, Cerje 20, 10340 Vrbovec punomoćnik sudionika u postupku VULJANKOVIĆ d.o.o. za proizvodnju povrća i cvijeća, trgovinu i usluge</item>
      <item>Zdravko Mitak, OIB 25916717450, Zelenjak 53, 10000 Zagreb</item>
    </izvorni_sadrzaj>
    <derivirana_varijabla naziv="DomainObject.Predmet.OstaliListFormatedWithAdressOIB_1">
      <item>STJEPAN VULJANKOVIĆ, OIB 35449311008, Cerje 20, 10340 Vrbovec punomoćnik sudionika u postupku VULJANKOVIĆ d.o.o. za proizvodnju povrća i cvijeća, trgovinu i usluge</item>
      <item>MIROSLAV ŠPARAVEC, OIB 00214487533, Cerje 20, 10340 Vrbovec punomoćnik sudionika u postupku VULJANKOVIĆ d.o.o. za proizvodnju povrća i cvijeća, trgovinu i usluge</item>
      <item>Zdravko Mitak, OIB 25916717450, Zelenjak 53, 10000 Zagreb</item>
    </derivirana_varijabla>
  </DomainObject.Predmet.OstaliListFormatedWithAdressOIB>
  <DomainObject.Predmet.OstaliListNazivFormated>
    <izvorni_sadrzaj>
      <item>STJEPAN VULJANKOVIĆ</item>
      <item>MIROSLAV ŠPARAVEC</item>
      <item>Zdravko Mitak</item>
    </izvorni_sadrzaj>
    <derivirana_varijabla naziv="DomainObject.Predmet.OstaliListNazivFormated_1">
      <item>STJEPAN VULJANKOVIĆ</item>
      <item>MIROSLAV ŠPARAVEC</item>
      <item>Zdravko Mitak</item>
    </derivirana_varijabla>
  </DomainObject.Predmet.OstaliListNazivFormated>
  <DomainObject.Predmet.OstaliListNazivFormatedOIB>
    <izvorni_sadrzaj>
      <item>STJEPAN VULJANKOVIĆ, OIB 35449311008</item>
      <item>MIROSLAV ŠPARAVEC, OIB 00214487533</item>
      <item>Zdravko Mitak, OIB 25916717450</item>
    </izvorni_sadrzaj>
    <derivirana_varijabla naziv="DomainObject.Predmet.OstaliListNazivFormatedOIB_1">
      <item>STJEPAN VULJANKOVIĆ, OIB 35449311008</item>
      <item>MIROSLAV ŠPARAVEC, OIB 00214487533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VULJANKOVIĆ d.o.o. za proizvodnju povrća i cvijeća, trgovinu i usluge</izvorni_sadrzaj>
    <derivirana_varijabla naziv="DomainObject.Predmet.ProtustrankaIDrugi_1">VULJANKOVIĆ d.o.o. za proizvodnju povrća i cvijeća,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VULJANKOVIĆ d.o.o. za proizvodnju povrća i cvijeća, trgovinu i usluge, OIB 08473695090, Cerje 20, 10340 Vrbovec</izvorni_sadrzaj>
    <derivirana_varijabla naziv="DomainObject.Predmet.ProtustrankaIDrugiAdressOIB_1">VULJANKOVIĆ d.o.o. za proizvodnju povrća i cvijeća, trgovinu i usluge, OIB 08473695090, Cerje 20,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VULJANKOVIĆ d.o.o. za proizvodnju povrća i cvijeća, trgovinu i usluge</item>
      <item>STJEPAN VULJANKOVIĆ</item>
      <item>MIROSLAV ŠPARAVEC</item>
      <item>Zdravko Mitak</item>
      <item>MINISTARSTVO FINANCIJA-POREZNA UPRAVA</item>
    </izvorni_sadrzaj>
    <derivirana_varijabla naziv="DomainObject.Predmet.SudioniciListNaziv_1">
      <item>FINA Regionalni centar Zagreb</item>
      <item>VULJANKOVIĆ d.o.o. za proizvodnju povrća i cvijeća, trgovinu i usluge</item>
      <item>STJEPAN VULJANKOVIĆ</item>
      <item>MIROSLAV ŠPARAVEC</item>
      <item>Zdravko Mitak</item>
      <item>MINISTARSTVO FINANCIJA-POREZNA UPRAVA</item>
    </derivirana_varijabla>
  </DomainObject.Predmet.SudioniciListNaziv>
  <DomainObject.Predmet.SudioniciListAdressOIB>
    <izvorni_sadrzaj>
      <item>FINA Regionalni centar Zagreb, OIB 85821130368, Ulica grada Vukovara 70,10000 Zagreb</item>
      <item>VULJANKOVIĆ d.o.o. za proizvodnju povrća i cvijeća, trgovinu i usluge, OIB 08473695090, Cerje 20,10340 Vrbovec</item>
      <item>STJEPAN VULJANKOVIĆ, OIB 35449311008, Cerje 20,10340 Vrbovec</item>
      <item>MIROSLAV ŠPARAVEC, OIB 00214487533, Cerje 20,10340 Vrbovec</item>
      <item>Zdravko Mitak, OIB 25916717450, Zelenjak 53,10000 Zagreb</item>
      <item>MINISTARSTVO FINANCIJA-POREZNA UPRAVA</item>
    </izvorni_sadrzaj>
    <derivirana_varijabla naziv="DomainObject.Predmet.SudioniciListAdressOIB_1">
      <item>FINA Regionalni centar Zagreb, OIB 85821130368, Ulica grada Vukovara 70,10000 Zagreb</item>
      <item>VULJANKOVIĆ d.o.o. za proizvodnju povrća i cvijeća, trgovinu i usluge, OIB 08473695090, Cerje 20,10340 Vrbovec</item>
      <item>STJEPAN VULJANKOVIĆ, OIB 35449311008, Cerje 20,10340 Vrbovec</item>
      <item>MIROSLAV ŠPARAVEC, OIB 00214487533, Cerje 20,10340 Vrbovec</item>
      <item>Zdravko Mitak, OIB 25916717450, Zelenjak 53,10000 Zagreb</item>
      <item>MINISTARSTVO FINANCIJA-POREZNA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08473695090</item>
      <item>, OIB 35449311008</item>
      <item>, OIB 00214487533</item>
      <item>, OIB 25916717450</item>
      <item>, OIB null</item>
    </izvorni_sadrzaj>
    <derivirana_varijabla naziv="DomainObject.Predmet.SudioniciListNazivOIB_1">
      <item>, OIB 85821130368</item>
      <item>, OIB 08473695090</item>
      <item>, OIB 35449311008</item>
      <item>, OIB 00214487533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100</properties:Words>
  <properties:Characters>528</properties:Characters>
  <properties:Lines>36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2016-03-21T10:10:00Z</dcterms:created>
  <dc:creator>nmarkovic</dc:creator>
  <cp:lastModifiedBy>Ivana Stampf</cp:lastModifiedBy>
  <cp:lastPrinted>2016-03-21T10:09:00Z</cp:lastPrinted>
  <dcterms:modified xmlns:xsi="http://www.w3.org/2001/XMLSchema-instance" xsi:type="dcterms:W3CDTF">2016-03-21T10:14:00Z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