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fbae" w14:paraId="eddfbae" w:rsidRDefault="0017521A" w:rsidP="00120D6D" w:rsidR="00120D6D">
      <w:pPr>
        <w:spacing w:after="0"/>
        <w:jc w:val="right"/>
        <w15:collapsed w:val="false"/>
      </w:pPr>
      <w:bookmarkStart w:name="_GoBack" w:id="0"/>
      <w:bookmarkEnd w:id="0"/>
      <w:r w:rsidRPr="00CD37EC">
        <w:rPr>
          <w:rFonts w:cs="Times New Roman"/>
        </w:rPr>
        <w:t xml:space="preserve">Poslovni broj: </w:t>
      </w:r>
      <w:r w:rsidR="00120D6D">
        <w:t>7 St-</w:t>
      </w:r>
      <w:r w:rsidR="001C5E52">
        <w:t>967</w:t>
      </w:r>
      <w:r w:rsidR="00120D6D">
        <w:t>/18-</w:t>
      </w:r>
      <w:r w:rsidR="001C5E52">
        <w:t>26</w:t>
      </w:r>
    </w:p>
    <w:p w:rsidRDefault="0017521A" w:rsidP="00120D6D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0D3A8D" w:rsidP="000D3A8D" w:rsidR="00120D6D" w:rsidRPr="00157B22">
      <w:pPr>
        <w:spacing w:after="0"/>
        <w:ind w:left="6372"/>
        <w:rPr>
          <w:b/>
        </w:rPr>
      </w:pPr>
      <w:r w:rsidRPr="000D3A8D">
        <w:rPr>
          <w:b/>
        </w:rPr>
        <w:t xml:space="preserve">    </w:t>
      </w:r>
      <w:r w:rsidR="00157B22">
        <w:rPr>
          <w:b/>
        </w:rPr>
        <w:t xml:space="preserve">    </w:t>
      </w:r>
      <w:r w:rsidRPr="000D3A8D">
        <w:rPr>
          <w:b/>
        </w:rPr>
        <w:t xml:space="preserve"> </w:t>
      </w:r>
      <w:r w:rsidR="00157B22" w:rsidRPr="00157B22">
        <w:rPr>
          <w:b/>
        </w:rPr>
        <w:t>Ivica Romić</w:t>
      </w:r>
    </w:p>
    <w:p w:rsidRDefault="00120D6D" w:rsidP="00157B22" w:rsidR="00120D6D" w:rsidRPr="00157B22">
      <w:pPr>
        <w:jc w:val="right"/>
        <w:rPr>
          <w:b/>
          <w:color w:val="000000"/>
        </w:rPr>
      </w:pPr>
      <w:r w:rsidRPr="00157B22">
        <w:rPr>
          <w:b/>
        </w:rPr>
        <w:t xml:space="preserve">   </w:t>
      </w:r>
      <w:r w:rsidR="00157B22" w:rsidRPr="00157B22">
        <w:rPr>
          <w:b/>
        </w:rPr>
        <w:t>Zagreb, Zemljakova ulica 17</w:t>
      </w: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0D4A6B">
      <w:pPr>
        <w:spacing w:after="0"/>
        <w:jc w:val="both"/>
        <w:rPr>
          <w:color w:val="000000"/>
        </w:rPr>
      </w:pPr>
      <w:r w:rsidRPr="00CD37EC">
        <w:rPr>
          <w:rFonts w:cs="Times New Roman"/>
        </w:rPr>
        <w:t>Predlagatelj</w:t>
      </w:r>
      <w:r w:rsidR="000D4A6B">
        <w:rPr>
          <w:rFonts w:cs="Times New Roman"/>
        </w:rPr>
        <w:t>i</w:t>
      </w:r>
      <w:r w:rsidRPr="00CD37EC">
        <w:rPr>
          <w:rFonts w:cs="Times New Roman"/>
        </w:rPr>
        <w:t xml:space="preserve">: </w:t>
      </w:r>
      <w:r w:rsidR="000D4A6B">
        <w:rPr>
          <w:b/>
          <w:color w:val="000000"/>
        </w:rPr>
        <w:t>1.</w:t>
      </w:r>
      <w:r w:rsidR="000D4A6B">
        <w:rPr>
          <w:color w:val="000000"/>
        </w:rPr>
        <w:t xml:space="preserve"> TRGONOM d.o.o., Novi Marof, Varaždinska 13, MBS: 070040455, OIB: 39229576154 </w:t>
      </w:r>
    </w:p>
    <w:p w:rsidRDefault="000D4A6B" w:rsidP="000D4A6B" w:rsidR="00120D6D">
      <w:pPr>
        <w:spacing w:after="0"/>
        <w:ind w:firstLine="708"/>
        <w:jc w:val="both"/>
        <w:rPr>
          <w:color w:val="000000"/>
        </w:rPr>
      </w:pPr>
      <w:r>
        <w:rPr>
          <w:b/>
          <w:color w:val="000000"/>
        </w:rPr>
        <w:t xml:space="preserve">          2. </w:t>
      </w:r>
      <w:r>
        <w:rPr>
          <w:color w:val="000000"/>
        </w:rPr>
        <w:t>TREBOR, d.o.o., Sesvete, Ulica 144. brigade Hrvatske vojske 6, MBS: 080299690, OIB: 41526128180</w:t>
      </w:r>
    </w:p>
    <w:p w:rsidRDefault="00157B22" w:rsidP="000D4A6B" w:rsidR="00157B22" w:rsidRPr="00CD37EC">
      <w:pPr>
        <w:spacing w:after="0"/>
        <w:ind w:firstLine="708"/>
        <w:jc w:val="both"/>
        <w:rPr>
          <w:rFonts w:cs="Times New Roman"/>
        </w:rPr>
      </w:pPr>
    </w:p>
    <w:p w:rsidRDefault="0017521A" w:rsidP="0017521A" w:rsidR="00B30149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157B22">
        <w:t>PERAGRUM SAT d.o.o.,</w:t>
      </w:r>
      <w:r w:rsidR="00157B22">
        <w:rPr>
          <w:color w:val="000000"/>
        </w:rPr>
        <w:t xml:space="preserve"> Sesvete, Ljudevita Posavskog 8, MBS: 080916385, OIB: 65259243260</w:t>
      </w:r>
    </w:p>
    <w:p w:rsidRDefault="002904C5" w:rsidP="0017521A" w:rsidR="002B1E07">
      <w:pPr>
        <w:spacing w:after="0"/>
        <w:jc w:val="both"/>
      </w:pPr>
      <w:r>
        <w:t xml:space="preserve"> </w:t>
      </w:r>
    </w:p>
    <w:p w:rsidRDefault="00157B22" w:rsidP="002904C5" w:rsidR="00157B22">
      <w:pPr>
        <w:jc w:val="both"/>
      </w:pPr>
      <w:r>
        <w:t xml:space="preserve">bivši </w:t>
      </w:r>
      <w:r w:rsidR="007D67FE">
        <w:t xml:space="preserve">zakonski zastupnik </w:t>
      </w:r>
      <w:r w:rsidR="00120D6D">
        <w:t xml:space="preserve">dužnika </w:t>
      </w:r>
      <w:r>
        <w:t>–</w:t>
      </w:r>
      <w:r w:rsidR="00120D6D">
        <w:t xml:space="preserve"> </w:t>
      </w:r>
      <w:r>
        <w:t xml:space="preserve">bivši </w:t>
      </w:r>
      <w:r w:rsidR="00B30149">
        <w:t xml:space="preserve">direktor </w:t>
      </w:r>
      <w:r w:rsidRPr="00157B22">
        <w:t>Ivica Romić, OIB: 34716539263</w:t>
      </w:r>
      <w:r w:rsidR="00B30149">
        <w:t xml:space="preserve">, </w:t>
      </w:r>
      <w:r w:rsidRPr="00157B22">
        <w:t>Zagreb, Zemljakova ulica 17</w:t>
      </w:r>
    </w:p>
    <w:p w:rsidRDefault="0017521A" w:rsidP="002904C5" w:rsidR="0017521A" w:rsidRPr="00126BAB">
      <w:pPr>
        <w:jc w:val="both"/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157B22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15</w:t>
      </w:r>
      <w:r w:rsidR="00120D6D">
        <w:rPr>
          <w:rFonts w:cs="Times New Roman"/>
          <w:b/>
          <w:u w:val="single"/>
        </w:rPr>
        <w:t>. siječnja 2019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10,00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0C33A4">
        <w:rPr>
          <w:rFonts w:cs="Times New Roman"/>
        </w:rPr>
        <w:t>5</w:t>
      </w:r>
      <w:r w:rsidR="00B30149">
        <w:rPr>
          <w:rFonts w:cs="Times New Roman"/>
        </w:rPr>
        <w:t>. prosinca</w:t>
      </w:r>
      <w:r w:rsidR="00BF4F20">
        <w:rPr>
          <w:rFonts w:cs="Times New Roman"/>
        </w:rPr>
        <w:t xml:space="preserve">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BE3EB2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263E96">
        <w:rPr>
          <w:rFonts w:cs="Times New Roman"/>
        </w:rPr>
        <w:t xml:space="preserve">    </w:t>
      </w:r>
      <w:r w:rsidR="0017521A" w:rsidRPr="00CD37EC">
        <w:rPr>
          <w:rFonts w:cs="Times New Roman"/>
        </w:rPr>
        <w:t>mr. sc. Boris Vuković</w:t>
      </w:r>
    </w:p>
    <w:p w:rsidRDefault="009A6EBC" w:rsidP="0017521A" w:rsidR="00EA6665">
      <w:pPr>
        <w:jc w:val="both"/>
        <w:rPr>
          <w:rFonts w:cs="Times New Roman"/>
        </w:rPr>
      </w:pPr>
      <w:r>
        <w:rPr>
          <w:rFonts w:cs="Times New Roman"/>
        </w:rPr>
        <w:t>Zapisničar: Danijela Špeletić</w:t>
      </w: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803E83" w:rsidP="00B4532A" w:rsidR="00B4532A">
      <w:pPr>
        <w:pStyle w:val="Odlomakpopisa"/>
        <w:numPr>
          <w:ilvl w:val="0"/>
          <w:numId w:val="1"/>
        </w:numPr>
        <w:jc w:val="both"/>
      </w:pPr>
      <w:r>
        <w:t xml:space="preserve">bivši </w:t>
      </w:r>
      <w:proofErr w:type="spellStart"/>
      <w:r>
        <w:t>z.z</w:t>
      </w:r>
      <w:proofErr w:type="spellEnd"/>
      <w:r>
        <w:t>. dužnika - Ivica Romić</w:t>
      </w:r>
      <w:r w:rsidR="00B4532A">
        <w:t xml:space="preserve">, </w:t>
      </w:r>
      <w:r>
        <w:t>Zagreb, Zemljakova ulica 17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803E83">
        <w:t>15</w:t>
      </w:r>
      <w:r w:rsidR="00AF2899">
        <w:t xml:space="preserve">.01.2019. u </w:t>
      </w:r>
      <w:r w:rsidR="00803E83">
        <w:t>10,00</w:t>
      </w:r>
      <w:r w:rsidR="00AF2899"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AA4" w:rsidR="00924AA4">
      <w:pPr>
        <w:spacing w:after="0"/>
      </w:pPr>
      <w:r>
        <w:separator/>
      </w:r>
    </w:p>
  </w:endnote>
  <w:endnote w:id="0" w:type="continuationSeparator">
    <w:p w:rsidRDefault="00924AA4" w:rsidR="00924AA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AA4" w:rsidR="001349C2">
    <w:pPr>
      <w:pStyle w:val="Podnoje"/>
    </w:pPr>
  </w:p>
  <w:p w:rsidRDefault="00924AA4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AA4" w:rsidR="00924AA4">
      <w:pPr>
        <w:spacing w:after="0"/>
      </w:pPr>
      <w:r>
        <w:separator/>
      </w:r>
    </w:p>
  </w:footnote>
  <w:footnote w:id="0" w:type="continuationSeparator">
    <w:p w:rsidRDefault="00924AA4" w:rsidR="00924AA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1650D"/>
    <w:rsid w:val="00053199"/>
    <w:rsid w:val="000534F3"/>
    <w:rsid w:val="000A47C2"/>
    <w:rsid w:val="000B3BF3"/>
    <w:rsid w:val="000C33A4"/>
    <w:rsid w:val="000D0B62"/>
    <w:rsid w:val="000D3A8D"/>
    <w:rsid w:val="000D4A6B"/>
    <w:rsid w:val="000E0F86"/>
    <w:rsid w:val="000F58F2"/>
    <w:rsid w:val="00120D6D"/>
    <w:rsid w:val="00126BAB"/>
    <w:rsid w:val="00151386"/>
    <w:rsid w:val="00157B22"/>
    <w:rsid w:val="0017521A"/>
    <w:rsid w:val="001C5E52"/>
    <w:rsid w:val="001E5178"/>
    <w:rsid w:val="00210C8A"/>
    <w:rsid w:val="00245B36"/>
    <w:rsid w:val="00250945"/>
    <w:rsid w:val="00263E96"/>
    <w:rsid w:val="00267A35"/>
    <w:rsid w:val="002904C5"/>
    <w:rsid w:val="002A5EDA"/>
    <w:rsid w:val="002B1E07"/>
    <w:rsid w:val="002B479A"/>
    <w:rsid w:val="002C0072"/>
    <w:rsid w:val="002D5D94"/>
    <w:rsid w:val="002E42C0"/>
    <w:rsid w:val="003615BE"/>
    <w:rsid w:val="00367CF0"/>
    <w:rsid w:val="00384E2F"/>
    <w:rsid w:val="003C2959"/>
    <w:rsid w:val="003C3E69"/>
    <w:rsid w:val="003D5346"/>
    <w:rsid w:val="003E199A"/>
    <w:rsid w:val="003E6418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562"/>
    <w:rsid w:val="00577924"/>
    <w:rsid w:val="00581D4A"/>
    <w:rsid w:val="005914EB"/>
    <w:rsid w:val="006014C2"/>
    <w:rsid w:val="00613B28"/>
    <w:rsid w:val="006754F6"/>
    <w:rsid w:val="006B0753"/>
    <w:rsid w:val="00740DD0"/>
    <w:rsid w:val="0074666B"/>
    <w:rsid w:val="00762667"/>
    <w:rsid w:val="00790075"/>
    <w:rsid w:val="007C2BF9"/>
    <w:rsid w:val="007D67FE"/>
    <w:rsid w:val="00803E83"/>
    <w:rsid w:val="0082166A"/>
    <w:rsid w:val="00836472"/>
    <w:rsid w:val="008B5369"/>
    <w:rsid w:val="00916F32"/>
    <w:rsid w:val="00920BB3"/>
    <w:rsid w:val="00924AA4"/>
    <w:rsid w:val="00931D5D"/>
    <w:rsid w:val="009A6EBC"/>
    <w:rsid w:val="009B1B08"/>
    <w:rsid w:val="009D3B1F"/>
    <w:rsid w:val="00A16B61"/>
    <w:rsid w:val="00A263E1"/>
    <w:rsid w:val="00AD3D52"/>
    <w:rsid w:val="00AF2899"/>
    <w:rsid w:val="00B1249F"/>
    <w:rsid w:val="00B30149"/>
    <w:rsid w:val="00B4532A"/>
    <w:rsid w:val="00B45ADD"/>
    <w:rsid w:val="00B764FB"/>
    <w:rsid w:val="00B87E9B"/>
    <w:rsid w:val="00B923A8"/>
    <w:rsid w:val="00BA1E1E"/>
    <w:rsid w:val="00BB0365"/>
    <w:rsid w:val="00BC33EC"/>
    <w:rsid w:val="00BD593F"/>
    <w:rsid w:val="00BD6710"/>
    <w:rsid w:val="00BE3EB2"/>
    <w:rsid w:val="00BF4F20"/>
    <w:rsid w:val="00CF6786"/>
    <w:rsid w:val="00D278E5"/>
    <w:rsid w:val="00D433B5"/>
    <w:rsid w:val="00D71B7C"/>
    <w:rsid w:val="00D86AB7"/>
    <w:rsid w:val="00DE2124"/>
    <w:rsid w:val="00E23BEE"/>
    <w:rsid w:val="00E329A9"/>
    <w:rsid w:val="00EA6665"/>
    <w:rsid w:val="00ED3129"/>
    <w:rsid w:val="00EE0487"/>
    <w:rsid w:val="00EF1C30"/>
    <w:rsid w:val="00F57E1C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true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BB0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03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365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customStyle="1" w:styleId="st1" w:type="character">
    <w:name w:val="st1"/>
    <w:basedOn w:val="Zadanifontodlomka"/>
    <w:rsid w:val="007D67FE"/>
  </w:style>
  <w:style w:styleId="Tekstrezerviranogmjesta" w:type="character">
    <w:name w:val="Placeholder Text"/>
    <w:basedOn w:val="Zadanifontodlomka"/>
    <w:uiPriority w:val="99"/>
    <w:semiHidden/>
    <w:rsid w:val="00BB0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03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365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5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03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136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916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420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St-967/2018</izvorni_sadrzaj>
    <derivirana_varijabla naziv="DomainObject.Predmet.OznakaBroj_1">St-967/2018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PERAGRUM SAT d.o.o.</izvorni_sadrzaj>
    <derivirana_varijabla naziv="DomainObject.Predmet.ProtustrankaFormated_1">  PERAGRUM SAT d.o.o.</derivirana_varijabla>
  </DomainObject.Predmet.ProtustrankaFormated>
  <DomainObject.Predmet.ProtustrankaFormatedOIB>
    <izvorni_sadrzaj>  PERAGRUM SAT d.o.o., OIB 65259243260</izvorni_sadrzaj>
    <derivirana_varijabla naziv="DomainObject.Predmet.ProtustrankaFormatedOIB_1">  PERAGRUM SAT d.o.o., OIB 65259243260</derivirana_varijabla>
  </DomainObject.Predmet.ProtustrankaFormatedOIB>
  <DomainObject.Predmet.ProtustrankaFormatedWithAdress>
    <izvorni_sadrzaj> PERAGRUM SAT d.o.o., Zemljakova 17, 10000 Zagreb</izvorni_sadrzaj>
    <derivirana_varijabla naziv="DomainObject.Predmet.ProtustrankaFormatedWithAdress_1"> PERAGRUM SAT d.o.o., Zemljakova 17, 10000 Zagreb</derivirana_varijabla>
  </DomainObject.Predmet.ProtustrankaFormatedWithAdress>
  <DomainObject.Predmet.ProtustrankaFormatedWithAdressOIB>
    <izvorni_sadrzaj> PERAGRUM SAT d.o.o., OIB 65259243260, Zemljakova 17, 10000 Zagreb</izvorni_sadrzaj>
    <derivirana_varijabla naziv="DomainObject.Predmet.ProtustrankaFormatedWithAdressOIB_1"> PERAGRUM SAT d.o.o., OIB 65259243260, Zemljakova 17, 10000 Zagreb</derivirana_varijabla>
  </DomainObject.Predmet.ProtustrankaFormatedWithAdressOIB>
  <DomainObject.Predmet.ProtustrankaWithAdress>
    <izvorni_sadrzaj>PERAGRUM SAT d.o.o. Zemljakova 17, 10000 Zagreb</izvorni_sadrzaj>
    <derivirana_varijabla naziv="DomainObject.Predmet.ProtustrankaWithAdress_1">PERAGRUM SAT d.o.o. Zemljakova 17, 10000 Zagreb</derivirana_varijabla>
  </DomainObject.Predmet.ProtustrankaWithAdress>
  <DomainObject.Predmet.ProtustrankaWithAdressOIB>
    <izvorni_sadrzaj>PERAGRUM SAT d.o.o., OIB 65259243260, Zemljakova 17, 10000 Zagreb</izvorni_sadrzaj>
    <derivirana_varijabla naziv="DomainObject.Predmet.ProtustrankaWithAdressOIB_1">PERAGRUM SAT d.o.o., OIB 65259243260, Zemljakova 17, 10000 Zagreb</derivirana_varijabla>
  </DomainObject.Predmet.ProtustrankaWithAdressOIB>
  <DomainObject.Predmet.ProtustrankaNazivFormated>
    <izvorni_sadrzaj>PERAGRUM SAT d.o.o.</izvorni_sadrzaj>
    <derivirana_varijabla naziv="DomainObject.Predmet.ProtustrankaNazivFormated_1">PERAGRUM SAT d.o.o.</derivirana_varijabla>
  </DomainObject.Predmet.ProtustrankaNazivFormated>
  <DomainObject.Predmet.ProtustrankaNazivFormatedOIB>
    <izvorni_sadrzaj>PERAGRUM SAT d.o.o., OIB 65259243260</izvorni_sadrzaj>
    <derivirana_varijabla naziv="DomainObject.Predmet.ProtustrankaNazivFormatedOIB_1">PERAGRUM SAT d.o.o., OIB 65259243260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TRGONOM d.o.o. za trgovinu i usluge; TREBOR, društvo s ograničenom odgovornošću za trgovinu i usluge</izvorni_sadrzaj>
    <derivirana_varijabla naziv="DomainObject.Predmet.StrankaFormated_1">  TRGONOM d.o.o. za trgovinu i usluge; TREBOR, društvo s ograničenom odgovornošću za trgovinu i usluge</derivirana_varijabla>
  </DomainObject.Predmet.StrankaFormated>
  <DomainObject.Predmet.StrankaFormatedOIB>
    <izvorni_sadrzaj>  TRGONOM d.o.o. za trgovinu i usluge, OIB 39229576154; TREBOR, društvo s ograničenom odgovornošću za trgovinu i usluge, OIB 41526128180</izvorni_sadrzaj>
    <derivirana_varijabla naziv="DomainObject.Predmet.StrankaFormatedOIB_1">  TRGONOM d.o.o. za trgovinu i usluge, OIB 39229576154; TREBOR, društvo s ograničenom odgovornošću za trgovinu i usluge, OIB 41526128180</derivirana_varijabla>
  </DomainObject.Predmet.StrankaFormatedOIB>
  <DomainObject.Predmet.StrankaFormatedWithAdress>
    <izvorni_sadrzaj> TRGONOM d.o.o. za trgovinu i usluge, Varaždinska 13, 42220 Novi Marof; TREBOR, društvo s ograničenom odgovornošću za trgovinu i usluge, Ulica 144. brigade Hrvatske vojske 6, 10360 Sesvete</izvorni_sadrzaj>
    <derivirana_varijabla naziv="DomainObject.Predmet.StrankaFormatedWithAdress_1"> TRGONOM d.o.o. za trgovinu i usluge, Varaždinska 13, 42220 Novi Marof; TREBOR, društvo s ograničenom odgovornošću za trgovinu i usluge, Ulica 144. brigade Hrvatske vojske 6, 10360 Sesvete</derivirana_varijabla>
  </DomainObject.Predmet.StrankaFormatedWithAdress>
  <DomainObject.Predmet.StrankaFormatedWithAdressOIB>
    <izvorni_sadrzaj> TRGONOM d.o.o. za trgovinu i usluge, OIB 39229576154, Varaždinska 13, 42220 Novi Marof; TREBOR, društvo s ograničenom odgovornošću za trgovinu i usluge, OIB 41526128180, Ulica 144. brigade Hrvatske vojske 6, 10360 Sesvete</izvorni_sadrzaj>
    <derivirana_varijabla naziv="DomainObject.Predmet.StrankaFormatedWithAdressOIB_1"> TRGONOM d.o.o. za trgovinu i usluge, OIB 39229576154, Varaždinska 13, 42220 Novi Marof; TREBOR, društvo s ograničenom odgovornošću za trgovinu i usluge, OIB 41526128180, Ulica 144. brigade Hrvatske vojske 6, 10360 Sesvete</derivirana_varijabla>
  </DomainObject.Predmet.StrankaFormatedWithAdressOIB>
  <DomainObject.Predmet.StrankaWithAdress>
    <izvorni_sadrzaj>TRGONOM d.o.o. za trgovinu i usluge Varaždinska 13,42220 Novi Marof,TREBOR, društvo s ograničenom odgovornošću za trgovinu i usluge Ulica 144. brigade Hrvatske vojske 6,10360 Sesvete</izvorni_sadrzaj>
    <derivirana_varijabla naziv="DomainObject.Predmet.StrankaWithAdress_1">TRGONOM d.o.o. za trgovinu i usluge Varaždinska 13,42220 Novi Marof,TREBOR, društvo s ograničenom odgovornošću za trgovinu i usluge Ulica 144. brigade Hrvatske vojske 6,10360 Sesvete</derivirana_varijabla>
  </DomainObject.Predmet.StrankaWithAdress>
  <DomainObject.Predmet.StrankaWithAdressOIB>
    <izvorni_sadrzaj>TRGONOM d.o.o. za trgovinu i usluge, OIB 39229576154, Varaždinska 13,42220 Novi Marof,TREBOR, društvo s ograničenom odgovornošću za trgovinu i usluge, OIB 41526128180, Ulica 144. brigade Hrvatske vojske 6,10360 Sesvete</izvorni_sadrzaj>
    <derivirana_varijabla naziv="DomainObject.Predmet.StrankaWithAdressOIB_1">TRGONOM d.o.o. za trgovinu i usluge, OIB 39229576154, Varaždinska 13,42220 Novi Marof,TREBOR, društvo s ograničenom odgovornošću za trgovinu i usluge, OIB 41526128180, Ulica 144. brigade Hrvatske vojske 6,10360 Sesvete</derivirana_varijabla>
  </DomainObject.Predmet.StrankaWithAdressOIB>
  <DomainObject.Predmet.StrankaNazivFormated>
    <izvorni_sadrzaj>TRGONOM d.o.o. za trgovinu i usluge,TREBOR, društvo s ograničenom odgovornošću za trgovinu i usluge</izvorni_sadrzaj>
    <derivirana_varijabla naziv="DomainObject.Predmet.StrankaNazivFormated_1">TRGONOM d.o.o. za trgovinu i usluge,TREBOR, društvo s ograničenom odgovornošću za trgovinu i usluge</derivirana_varijabla>
  </DomainObject.Predmet.StrankaNazivFormated>
  <DomainObject.Predmet.StrankaNazivFormatedOIB>
    <izvorni_sadrzaj>TRGONOM d.o.o. za trgovinu i usluge, OIB 39229576154,TREBOR, društvo s ograničenom odgovornošću za trgovinu i usluge, OIB 41526128180</izvorni_sadrzaj>
    <derivirana_varijabla naziv="DomainObject.Predmet.StrankaNazivFormatedOIB_1">TRGONOM d.o.o. za trgovinu i usluge, OIB 39229576154,TREBOR, društvo s ograničenom odgovornošću za trgovinu i usluge, OIB 41526128180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TRGONOM d.o.o. za trgovinu i usluge</item>
      <item>TREBOR, društvo s ograničenom odgovornošću za trgovinu i usluge</item>
    </izvorni_sadrzaj>
    <derivirana_varijabla naziv="DomainObject.Predmet.StrankaListFormated_1">
      <item>TRGONOM d.o.o. za trgovinu i usluge</item>
      <item>TREBOR, društvo s ograničenom odgovornošću za trgovinu i usluge</item>
    </derivirana_varijabla>
  </DomainObject.Predmet.StrankaListFormated>
  <DomainObject.Predmet.StrankaList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FormatedOIB_1">
      <item>TRGONOM d.o.o. za trgovinu i usluge, OIB 39229576154</item>
      <item>TREBOR, društvo s ograničenom odgovornošću za trgovinu i usluge, OIB 41526128180</item>
    </derivirana_varijabla>
  </DomainObject.Predmet.StrankaListFormatedOIB>
  <DomainObject.Predmet.StrankaListFormatedWithAdress>
    <izvorni_sadrzaj>
      <item>TRGONOM d.o.o. za trgovinu i usluge, Varaždinska 13, 42220 Novi Marof</item>
      <item>TREBOR, društvo s ograničenom odgovornošću za trgovinu i usluge, Ulica 144. brigade Hrvatske vojske 6, 10360 Sesvete</item>
    </izvorni_sadrzaj>
    <derivirana_varijabla naziv="DomainObject.Predmet.StrankaListFormatedWithAdress_1">
      <item>TRGONOM d.o.o. za trgovinu i usluge, Varaždinska 13, 42220 Novi Marof</item>
      <item>TREBOR, društvo s ograničenom odgovornošću za trgovinu i usluge, Ulica 144. brigade Hrvatske vojske 6, 10360 Sesvete</item>
    </derivirana_varijabla>
  </DomainObject.Predmet.StrankaListFormatedWithAdress>
  <DomainObject.Predmet.StrankaListFormatedWithAdressOIB>
    <izvorni_sadrzaj>
      <item>TRGONOM d.o.o. za trgovinu i usluge, OIB 39229576154, Varaždinska 13, 42220 Novi Marof</item>
      <item>TREBOR, društvo s ograničenom odgovornošću za trgovinu i usluge, OIB 41526128180, Ulica 144. brigade Hrvatske vojske 6, 10360 Sesvete</item>
    </izvorni_sadrzaj>
    <derivirana_varijabla naziv="DomainObject.Predmet.StrankaListFormatedWithAdressOIB_1">
      <item>TRGONOM d.o.o. za trgovinu i usluge, OIB 39229576154, Varaždinska 13, 42220 Novi Marof</item>
      <item>TREBOR, društvo s ograničenom odgovornošću za trgovinu i usluge, OIB 41526128180, Ulica 144. brigade Hrvatske vojske 6, 10360 Sesvete</item>
    </derivirana_varijabla>
  </DomainObject.Predmet.StrankaListFormatedWithAdressOIB>
  <DomainObject.Predmet.StrankaListNazivFormated>
    <izvorni_sadrzaj>
      <item>TRGONOM d.o.o. za trgovinu i usluge</item>
      <item>TREBOR, društvo s ograničenom odgovornošću za trgovinu i usluge</item>
    </izvorni_sadrzaj>
    <derivirana_varijabla naziv="DomainObject.Predmet.StrankaListNazivFormated_1">
      <item>TRGONOM d.o.o. za trgovinu i usluge</item>
      <item>TREBOR, društvo s ograničenom odgovornošću za trgovinu i usluge</item>
    </derivirana_varijabla>
  </DomainObject.Predmet.StrankaListNazivFormated>
  <DomainObject.Predmet.StrankaListNazivFormatedOIB>
    <izvorni_sadrzaj>
      <item>TRGONOM d.o.o. za trgovinu i usluge, OIB 39229576154</item>
      <item>TREBOR, društvo s ograničenom odgovornošću za trgovinu i usluge, OIB 41526128180</item>
    </izvorni_sadrzaj>
    <derivirana_varijabla naziv="DomainObject.Predmet.StrankaListNazivFormatedOIB_1">
      <item>TRGONOM d.o.o. za trgovinu i usluge, OIB 39229576154</item>
      <item>TREBOR, društvo s ograničenom odgovornošću za trgovinu i usluge, OIB 41526128180</item>
    </derivirana_varijabla>
  </DomainObject.Predmet.StrankaListNazivFormatedOIB>
  <DomainObject.Predmet.ProtuStrankaListFormated>
    <izvorni_sadrzaj>
      <item>PERAGRUM SAT d.o.o.</item>
    </izvorni_sadrzaj>
    <derivirana_varijabla naziv="DomainObject.Predmet.ProtuStrankaListFormated_1">
      <item>PERAGRUM SAT d.o.o.</item>
    </derivirana_varijabla>
  </DomainObject.Predmet.ProtuStrankaListFormated>
  <DomainObject.Predmet.ProtuStrankaListFormatedOIB>
    <izvorni_sadrzaj>
      <item>PERAGRUM SAT d.o.o., OIB 65259243260</item>
    </izvorni_sadrzaj>
    <derivirana_varijabla naziv="DomainObject.Predmet.ProtuStrankaListFormatedOIB_1">
      <item>PERAGRUM SAT d.o.o., OIB 65259243260</item>
    </derivirana_varijabla>
  </DomainObject.Predmet.ProtuStrankaListFormatedOIB>
  <DomainObject.Predmet.ProtuStrankaListFormatedWithAdress>
    <izvorni_sadrzaj>
      <item>PERAGRUM SAT d.o.o., Zemljakova 17, 10000 Zagreb</item>
    </izvorni_sadrzaj>
    <derivirana_varijabla naziv="DomainObject.Predmet.ProtuStrankaListFormatedWithAdress_1">
      <item>PERAGRUM SAT d.o.o., Zemljakova 17, 10000 Zagreb</item>
    </derivirana_varijabla>
  </DomainObject.Predmet.ProtuStrankaListFormatedWithAdress>
  <DomainObject.Predmet.ProtuStrankaListFormatedWithAdressOIB>
    <izvorni_sadrzaj>
      <item>PERAGRUM SAT d.o.o., OIB 65259243260, Zemljakova 17, 10000 Zagreb</item>
    </izvorni_sadrzaj>
    <derivirana_varijabla naziv="DomainObject.Predmet.ProtuStrankaListFormatedWithAdressOIB_1">
      <item>PERAGRUM SAT d.o.o., OIB 65259243260, Zemljakova 17, 10000 Zagreb</item>
    </derivirana_varijabla>
  </DomainObject.Predmet.ProtuStrankaListFormatedWithAdressOIB>
  <DomainObject.Predmet.ProtuStrankaListNazivFormated>
    <izvorni_sadrzaj>
      <item>PERAGRUM SAT d.o.o.</item>
    </izvorni_sadrzaj>
    <derivirana_varijabla naziv="DomainObject.Predmet.ProtuStrankaListNazivFormated_1">
      <item>PERAGRUM SAT d.o.o.</item>
    </derivirana_varijabla>
  </DomainObject.Predmet.ProtuStrankaListNazivFormated>
  <DomainObject.Predmet.ProtuStrankaListNazivFormatedOIB>
    <izvorni_sadrzaj>
      <item>PERAGRUM SAT d.o.o., OIB 65259243260</item>
    </izvorni_sadrzaj>
    <derivirana_varijabla naziv="DomainObject.Predmet.ProtuStrankaListNazivFormatedOIB_1">
      <item>PERAGRUM SAT d.o.o., OIB 65259243260</item>
    </derivirana_varijabla>
  </DomainObject.Predmet.ProtuStrankaListNazivFormatedOIB>
  <DomainObject.Predmet.OstaliListFormated>
    <izvorni_sadrzaj>
      <item>Županijsko državno odvjetništvo u Osijeku</item>
      <item>Ivica Romić</item>
    </izvorni_sadrzaj>
    <derivirana_varijabla naziv="DomainObject.Predmet.OstaliListFormated_1">
      <item>Županijsko državno odvjetništvo u Osijeku</item>
      <item>Ivica Romić</item>
    </derivirana_varijabla>
  </DomainObject.Predmet.OstaliListFormated>
  <DomainObject.Predmet.OstaliListFormatedOIB>
    <izvorni_sadrzaj>
      <item>Županijsko državno odvjetništvo u Osijeku, OIB 61379160880</item>
      <item>Ivica Romić, OIB 34716539263</item>
    </izvorni_sadrzaj>
    <derivirana_varijabla naziv="DomainObject.Predmet.OstaliListFormatedOIB_1">
      <item>Županijsko državno odvjetništvo u Osijeku, OIB 61379160880</item>
      <item>Ivica Romić, OIB 34716539263</item>
    </derivirana_varijabla>
  </DomainObject.Predmet.OstaliListFormatedOIB>
  <DomainObject.Predmet.OstaliListFormatedWithAdress>
    <izvorni_sadrzaj>
      <item>Županijsko državno odvjetništvo u Osijeku, Kapucinska 21, 31000 Osijek</item>
      <item>Ivica Romić, Zemljakova Ulica 17, 10000 Zagreb</item>
    </izvorni_sadrzaj>
    <derivirana_varijabla naziv="DomainObject.Predmet.OstaliListFormatedWithAdress_1">
      <item>Županijsko državno odvjetništvo u Osijeku, Kapucinska 21, 31000 Osijek</item>
      <item>Ivica Romić, Zemljakova Ulica 17, 10000 Zagreb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Ivica Romić, OIB 34716539263, Zemljakova Ulica 17, 10000 Zagreb</item>
    </izvorni_sadrzaj>
    <derivirana_varijabla naziv="DomainObject.Predmet.OstaliListFormatedWithAdressOIB_1">
      <item>Županijsko državno odvjetništvo u Osijeku, OIB 61379160880, Kapucinska 21, 31000 Osijek</item>
      <item>Ivica Romić, OIB 34716539263, Zemljakova Ulica 17, 10000 Zagreb</item>
    </derivirana_varijabla>
  </DomainObject.Predmet.OstaliListFormatedWithAdressOIB>
  <DomainObject.Predmet.OstaliListNazivFormated>
    <izvorni_sadrzaj>
      <item>Županijsko državno odvjetništvo u Osijeku</item>
      <item>Ivica Romić</item>
    </izvorni_sadrzaj>
    <derivirana_varijabla naziv="DomainObject.Predmet.OstaliListNazivFormated_1">
      <item>Županijsko državno odvjetništvo u Osijeku</item>
      <item>Ivica Romić</item>
    </derivirana_varijabla>
  </DomainObject.Predmet.OstaliListNazivFormated>
  <DomainObject.Predmet.OstaliListNazivFormatedOIB>
    <izvorni_sadrzaj>
      <item>Županijsko državno odvjetništvo u Osijeku, OIB 61379160880</item>
      <item>Ivica Romić, OIB 34716539263</item>
    </izvorni_sadrzaj>
    <derivirana_varijabla naziv="DomainObject.Predmet.OstaliListNazivFormatedOIB_1">
      <item>Županijsko državno odvjetništvo u Osijeku, OIB 61379160880</item>
      <item>Ivica Romić, OIB 34716539263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TRGONOM d.o.o. za trgovinu i usluge i dr.</izvorni_sadrzaj>
    <derivirana_varijabla naziv="DomainObject.Predmet.StrankaIDrugi_1">TRGONOM d.o.o. za trgovinu i usluge i dr.</derivirana_varijabla>
  </DomainObject.Predmet.StrankaIDrugi>
  <DomainObject.Predmet.ProtustrankaIDrugi>
    <izvorni_sadrzaj>PERAGRUM SAT d.o.o.</izvorni_sadrzaj>
    <derivirana_varijabla naziv="DomainObject.Predmet.ProtustrankaIDrugi_1">PERAGRUM SAT d.o.o.</derivirana_varijabla>
  </DomainObject.Predmet.ProtustrankaIDrugi>
  <DomainObject.Predmet.StrankaIDrugiAdressOIB>
    <izvorni_sadrzaj>TRGONOM d.o.o. za trgovinu i usluge, OIB 39229576154, Varaždinska 13, 42220 Novi Marof i dr.</izvorni_sadrzaj>
    <derivirana_varijabla naziv="DomainObject.Predmet.StrankaIDrugiAdressOIB_1">TRGONOM d.o.o. za trgovinu i usluge, OIB 39229576154, Varaždinska 13, 42220 Novi Marof i dr.</derivirana_varijabla>
  </DomainObject.Predmet.StrankaIDrugiAdressOIB>
  <DomainObject.Predmet.ProtustrankaIDrugiAdressOIB>
    <izvorni_sadrzaj>PERAGRUM SAT d.o.o., OIB 65259243260, Zemljakova 17, 10000 Zagreb</izvorni_sadrzaj>
    <derivirana_varijabla naziv="DomainObject.Predmet.ProtustrankaIDrugiAdressOIB_1">PERAGRUM SAT d.o.o., OIB 65259243260, Zemljakova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izvorni_sadrzaj>
    <derivirana_varijabla naziv="DomainObject.Predmet.SudioniciListNaziv_1">
      <item>PERAGRUM SAT d.o.o.</item>
      <item>TRGONOM d.o.o. za trgovinu i usluge</item>
      <item>TREBOR, društvo s ograničenom odgovornošću za trgovinu i usluge</item>
      <item>Županijsko državno odvjetništvo u Osijeku</item>
      <item>Ivica Romić</item>
    </derivirana_varijabla>
  </DomainObject.Predmet.SudioniciListNaziv>
  <DomainObject.Predmet.SudioniciListAdressOIB>
    <izvorni_sadrzaj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izvorni_sadrzaj>
    <derivirana_varijabla naziv="DomainObject.Predmet.SudioniciListAdressOIB_1">
      <item>PERAGRUM SAT d.o.o., OIB 65259243260, Zemljakova 17,10000 Zagreb</item>
      <item>TRGONOM d.o.o. za trgovinu i usluge, OIB 39229576154, Varaždinska 13,42220 Novi Marof</item>
      <item>TREBOR, društvo s ograničenom odgovornošću za trgovinu i usluge, OIB 41526128180, Ulica 144. brigade Hrvatske vojske 6,10360 Sesvete</item>
      <item>Županijsko državno odvjetništvo u Osijeku, OIB 61379160880, Kapucinska 21,31000 Osijek</item>
      <item>Ivica Romić, OIB 34716539263, Zemljakova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65259243260</item>
      <item>, OIB 39229576154</item>
      <item>, OIB 41526128180</item>
      <item>, OIB 61379160880</item>
      <item>, OIB 34716539263</item>
    </izvorni_sadrzaj>
    <derivirana_varijabla naziv="DomainObject.Predmet.SudioniciListNazivOIB_1">
      <item>, OIB 65259243260</item>
      <item>, OIB 39229576154</item>
      <item>, OIB 41526128180</item>
      <item>, OIB 61379160880</item>
      <item>, OIB 34716539263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St-967/2018-19</izvorni_sadrzaj>
    <derivirana_varijabla naziv="DomainObject.PredzadnjaOdlukaIzPredmeta.Oznaka_1">St-967/2018-19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B222C-19AD-45B0-BF4C-4FF195E59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1143</properties:Characters>
  <properties:Lines>41</properties:Lines>
  <properties:Paragraphs>25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2018-09-18T12:16:00Z</cp:lastPrinted>
  <dcterms:modified xmlns:xsi="http://www.w3.org/2001/XMLSchema-instance" xsi:type="dcterms:W3CDTF">2018-12-05T13:40:00Z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(967-18 (-26) ZZ.docx)</vt:lpwstr>
  </prop:property>
  <prop:property name="CC_coloring" pid="5" fmtid="{D5CDD505-2E9C-101B-9397-08002B2CF9AE}">
    <vt:bool>true</vt:bool>
  </prop:property>
</prop:Properties>
</file>