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d263" w14:paraId="76ed263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C11EFC">
        <w:t>1/18-7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C11EFC" w:rsidRPr="002D5701">
        <w:rPr>
          <w:b/>
        </w:rPr>
        <w:t>TARTE d.o.o. za ugostiteljstvo i trgovinu, Osijek, Ulica Stjepana Radića 30, MBS: 030171755 OIB: 81218431659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11EFC">
        <w:t>8</w:t>
      </w:r>
      <w:r w:rsidR="002B5C61">
        <w:t>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11EFC" w:rsidRPr="002D5701">
        <w:rPr>
          <w:b/>
        </w:rPr>
        <w:t>TARTE d.o.o. za ugostiteljstvo i trgovinu, Osijek, Ulica Stjepana Radića 30, MBS: 030171755 OIB: 81218431659</w:t>
      </w:r>
      <w:r>
        <w:t>.</w:t>
      </w:r>
      <w:r w:rsidR="00C11EFC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11EFC">
        <w:rPr>
          <w:b/>
        </w:rPr>
        <w:t>18</w:t>
      </w:r>
      <w:r w:rsidR="00F82782">
        <w:rPr>
          <w:b/>
        </w:rPr>
        <w:t>. travnja</w:t>
      </w:r>
      <w:r w:rsidRPr="00914EB4">
        <w:rPr>
          <w:b/>
        </w:rPr>
        <w:t xml:space="preserve"> 2018. u </w:t>
      </w:r>
      <w:r w:rsidR="00C11EFC">
        <w:rPr>
          <w:b/>
        </w:rPr>
        <w:t>10,20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2B5C61" w:rsidR="003768C2" w:rsidRPr="00C11EFC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C11EFC">
        <w:t xml:space="preserve"> </w:t>
      </w:r>
      <w:r w:rsidR="00C11EFC" w:rsidRPr="00C11EFC">
        <w:rPr>
          <w:b/>
        </w:rPr>
        <w:t xml:space="preserve">Živka </w:t>
      </w:r>
      <w:proofErr w:type="spellStart"/>
      <w:r w:rsidR="00C11EFC" w:rsidRPr="00C11EFC">
        <w:rPr>
          <w:b/>
        </w:rPr>
        <w:t>Posavac</w:t>
      </w:r>
      <w:proofErr w:type="spellEnd"/>
      <w:r w:rsidR="00C11EFC" w:rsidRPr="00C11EFC">
        <w:rPr>
          <w:b/>
        </w:rPr>
        <w:t xml:space="preserve"> dipl. oec. iz Čepina, Risnjačka 10, OIB 99335812289.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C11EFC">
        <w:t>21</w:t>
      </w:r>
      <w:r w:rsidR="002B5C61">
        <w:t>. studenog 2017.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11EFC" w:rsidRPr="002D5701">
        <w:rPr>
          <w:b/>
        </w:rPr>
        <w:t>TARTE d.o.o. za ugostiteljstvo i trgovinu, Osijek, Ulica Stjepana Radića 30, MBS: 030171755 OIB: 81218431659</w:t>
      </w:r>
      <w:r w:rsidR="005173F9">
        <w:rPr>
          <w:b/>
        </w:rPr>
        <w:t>.</w:t>
      </w:r>
      <w:r w:rsidR="005173F9">
        <w:t xml:space="preserve"> </w:t>
      </w:r>
    </w:p>
    <w:p w:rsidRDefault="00C11EFC" w:rsidP="005173F9" w:rsidR="00C11EFC">
      <w:pPr>
        <w:pStyle w:val="Tijeloteksta"/>
      </w:pPr>
    </w:p>
    <w:p w:rsidRDefault="00C11EFC" w:rsidP="005173F9" w:rsidR="00C11EFC">
      <w:pPr>
        <w:pStyle w:val="Tijeloteksta"/>
      </w:pPr>
    </w:p>
    <w:p w:rsidRDefault="005173F9" w:rsidP="005173F9" w:rsidR="005173F9">
      <w:pPr>
        <w:pStyle w:val="Tijeloteksta"/>
      </w:pPr>
    </w:p>
    <w:p w:rsidRDefault="00C11EFC" w:rsidP="00C11EFC" w:rsidR="00C11EFC">
      <w:pPr>
        <w:jc w:val="right"/>
      </w:pPr>
      <w:r>
        <w:lastRenderedPageBreak/>
        <w:t>6 Broj: St-1/18-7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C11EFC">
        <w:t>10</w:t>
      </w:r>
      <w:r w:rsidR="002B5C61">
        <w:t>.11.2017. g.</w:t>
      </w:r>
      <w:r>
        <w:t xml:space="preserve"> ima tražbinu u iznosu od </w:t>
      </w:r>
      <w:r w:rsidR="00C11EFC">
        <w:t>25.690,01</w:t>
      </w:r>
      <w:r>
        <w:t xml:space="preserve"> kn </w:t>
      </w:r>
      <w:r w:rsidR="002B5C61">
        <w:t>na temelju knjigovodstvenog stanja te da kod dužnika postoji stečajni razlog budući da u Očevidniku redoslijeda osnova za plaćanje koje vodi FINA ima više evidentiranih osnova za plaćanje u razdoblju dužem od 60 dana te da je isti u blokadi 12</w:t>
      </w:r>
      <w:r w:rsidR="00C11EFC">
        <w:t>7</w:t>
      </w:r>
      <w:r w:rsidR="002B5C61">
        <w:t xml:space="preserve"> dana na dan </w:t>
      </w:r>
      <w:r w:rsidR="00C11EFC">
        <w:t>10</w:t>
      </w:r>
      <w:r w:rsidR="002B5C61">
        <w:t>.11.2017. g.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11EFC">
        <w:rPr>
          <w:b/>
        </w:rPr>
        <w:t xml:space="preserve">Živka </w:t>
      </w:r>
      <w:proofErr w:type="spellStart"/>
      <w:r w:rsidR="00C11EFC">
        <w:rPr>
          <w:b/>
        </w:rPr>
        <w:t>Posavac</w:t>
      </w:r>
      <w:proofErr w:type="spellEnd"/>
      <w:r w:rsidR="00C11EFC">
        <w:rPr>
          <w:b/>
        </w:rPr>
        <w:t xml:space="preserve"> iz Čepina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11EFC">
        <w:t>8</w:t>
      </w:r>
      <w:r w:rsidR="002B5C61">
        <w:t>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2B5C61" w:rsidP="003768C2" w:rsidR="002B5C61">
      <w:pPr>
        <w:pStyle w:val="Tijeloteksta"/>
        <w:jc w:val="left"/>
      </w:pPr>
    </w:p>
    <w:p w:rsidRDefault="002B5C61" w:rsidP="005D6CA0" w:rsidR="005D6CA0" w:rsidRPr="002B5C61">
      <w:pPr>
        <w:pStyle w:val="Tijeloteksta"/>
        <w:numPr>
          <w:ilvl w:val="0"/>
          <w:numId w:val="3"/>
        </w:numPr>
        <w:tabs>
          <w:tab w:pos="6195" w:val="left"/>
        </w:tabs>
        <w:jc w:val="left"/>
        <w:rPr>
          <w:b/>
        </w:rPr>
      </w:pPr>
      <w:proofErr w:type="spellStart"/>
      <w:r>
        <w:t>pr</w:t>
      </w:r>
      <w:r w:rsidR="003768C2">
        <w:t>iv</w:t>
      </w:r>
      <w:proofErr w:type="spellEnd"/>
      <w:r w:rsidR="003768C2">
        <w:t xml:space="preserve">. st. </w:t>
      </w:r>
      <w:r w:rsidR="003768C2" w:rsidRPr="00B72723">
        <w:t>upravitelj</w:t>
      </w:r>
      <w:r w:rsidR="005D6CA0">
        <w:t>ica</w:t>
      </w:r>
      <w:r w:rsidR="003768C2" w:rsidRPr="00B72723">
        <w:t xml:space="preserve"> </w:t>
      </w:r>
      <w:r w:rsidR="00C11EFC">
        <w:t xml:space="preserve">Živka </w:t>
      </w:r>
      <w:proofErr w:type="spellStart"/>
      <w:r w:rsidR="00C11EFC">
        <w:t>Posavac</w:t>
      </w:r>
      <w:proofErr w:type="spellEnd"/>
      <w:r w:rsidR="00C11EFC">
        <w:t xml:space="preserve"> dipl. oec. iz Čepina, Risnjačka 10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11EFC">
        <w:t>18</w:t>
      </w:r>
      <w:r w:rsidR="00F82782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59509E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13F" w:rsidR="0037613F">
      <w:r>
        <w:separator/>
      </w:r>
    </w:p>
  </w:endnote>
  <w:endnote w:id="0" w:type="continuationSeparator">
    <w:p w:rsidRDefault="0037613F" w:rsidR="00376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13F" w:rsidR="0037613F">
      <w:r>
        <w:separator/>
      </w:r>
    </w:p>
  </w:footnote>
  <w:footnote w:id="0" w:type="continuationSeparator">
    <w:p w:rsidRDefault="0037613F" w:rsidR="003761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0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E7EBF"/>
    <w:multiLevelType w:val="hybridMultilevel"/>
    <w:tmpl w:val="21AE8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8DC1279"/>
    <w:multiLevelType w:val="hybridMultilevel"/>
    <w:tmpl w:val="265E4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B5C61"/>
    <w:rsid w:val="002D5985"/>
    <w:rsid w:val="002D77B4"/>
    <w:rsid w:val="00313F98"/>
    <w:rsid w:val="00316834"/>
    <w:rsid w:val="00316E40"/>
    <w:rsid w:val="00327B99"/>
    <w:rsid w:val="00347D31"/>
    <w:rsid w:val="00366021"/>
    <w:rsid w:val="0037613F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509E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71A8"/>
    <w:rsid w:val="00845777"/>
    <w:rsid w:val="00850A85"/>
    <w:rsid w:val="008737C5"/>
    <w:rsid w:val="00891BF4"/>
    <w:rsid w:val="009001D6"/>
    <w:rsid w:val="00906032"/>
    <w:rsid w:val="00914EB4"/>
    <w:rsid w:val="00926DED"/>
    <w:rsid w:val="009337EC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1EFC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0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5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0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5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TARTE d.o.o. za ugostiteljstvo i trgovinu</izvorni_sadrzaj>
    <derivirana_varijabla naziv="DomainObject.Predmet.ProtustrankaFormated_1">  TARTE d.o.o. za ugostiteljstvo i trgovinu</derivirana_varijabla>
  </DomainObject.Predmet.ProtustrankaFormated>
  <DomainObject.Predmet.ProtustrankaFormatedOIB>
    <izvorni_sadrzaj>  TARTE d.o.o. za ugostiteljstvo i trgovinu, OIB 81218431659</izvorni_sadrzaj>
    <derivirana_varijabla naziv="DomainObject.Predmet.ProtustrankaFormatedOIB_1">  TARTE d.o.o. za ugostiteljstvo i trgovinu, OIB 81218431659</derivirana_varijabla>
  </DomainObject.Predmet.ProtustrankaFormatedOIB>
  <DomainObject.Predmet.ProtustrankaFormatedWithAdress>
    <izvorni_sadrzaj> TARTE d.o.o. za ugostiteljstvo i trgovinu, Ulica Stjepana Radića 30, 31000 Osijek</izvorni_sadrzaj>
    <derivirana_varijabla naziv="DomainObject.Predmet.ProtustrankaFormatedWithAdress_1"> TARTE d.o.o. za ugostiteljstvo i trgovinu, Ulica Stjepana Radića 30, 31000 Osijek</derivirana_varijabla>
  </DomainObject.Predmet.ProtustrankaFormatedWithAdress>
  <DomainObject.Predmet.ProtustrankaFormatedWithAdressOIB>
    <izvorni_sadrzaj> TARTE d.o.o. za ugostiteljstvo i trgovinu, OIB 81218431659, Ulica Stjepana Radića 30, 31000 Osijek</izvorni_sadrzaj>
    <derivirana_varijabla naziv="DomainObject.Predmet.ProtustrankaFormatedWithAdressOIB_1"> TARTE d.o.o. za ugostiteljstvo i trgovinu, OIB 81218431659, Ulica Stjepana Radića 30, 31000 Osijek</derivirana_varijabla>
  </DomainObject.Predmet.ProtustrankaFormatedWithAdressOIB>
  <DomainObject.Predmet.ProtustrankaWithAdress>
    <izvorni_sadrzaj>TARTE d.o.o. za ugostiteljstvo i trgovinu Ulica Stjepana Radića 30, 31000 Osijek</izvorni_sadrzaj>
    <derivirana_varijabla naziv="DomainObject.Predmet.ProtustrankaWithAdress_1">TARTE d.o.o. za ugostiteljstvo i trgovinu Ulica Stjepana Radića 30, 31000 Osijek</derivirana_varijabla>
  </DomainObject.Predmet.ProtustrankaWithAdress>
  <DomainObject.Predmet.ProtustrankaWithAdressOIB>
    <izvorni_sadrzaj>TARTE d.o.o. za ugostiteljstvo i trgovinu, OIB 81218431659, Ulica Stjepana Radića 30, 31000 Osijek</izvorni_sadrzaj>
    <derivirana_varijabla naziv="DomainObject.Predmet.ProtustrankaWithAdressOIB_1">TARTE d.o.o. za ugostiteljstvo i trgovinu, OIB 81218431659, Ulica Stjepana Radića 30, 31000 Osijek</derivirana_varijabla>
  </DomainObject.Predmet.ProtustrankaWithAdressOIB>
  <DomainObject.Predmet.ProtustrankaNazivFormated>
    <izvorni_sadrzaj>TARTE d.o.o. za ugostiteljstvo i trgovinu</izvorni_sadrzaj>
    <derivirana_varijabla naziv="DomainObject.Predmet.ProtustrankaNazivFormated_1">TARTE d.o.o. za ugostiteljstvo i trgovinu</derivirana_varijabla>
  </DomainObject.Predmet.ProtustrankaNazivFormated>
  <DomainObject.Predmet.ProtustrankaNazivFormatedOIB>
    <izvorni_sadrzaj>TARTE d.o.o. za ugostiteljstvo i trgovinu, OIB 81218431659</izvorni_sadrzaj>
    <derivirana_varijabla naziv="DomainObject.Predmet.ProtustrankaNazivFormatedOIB_1">TARTE d.o.o. za ugostiteljstvo i trgovinu, OIB 81218431659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TARTE d.o.o. za ugostiteljstvo i trgovinu</item>
    </izvorni_sadrzaj>
    <derivirana_varijabla naziv="DomainObject.Predmet.ProtuStrankaListFormated_1">
      <item>TARTE d.o.o. za ugostiteljstvo i trgovinu</item>
    </derivirana_varijabla>
  </DomainObject.Predmet.ProtuStrankaListFormated>
  <DomainObject.Predmet.ProtuStrankaListFormatedOIB>
    <izvorni_sadrzaj>
      <item>TARTE d.o.o. za ugostiteljstvo i trgovinu, OIB 81218431659</item>
    </izvorni_sadrzaj>
    <derivirana_varijabla naziv="DomainObject.Predmet.ProtuStrankaListFormatedOIB_1">
      <item>TARTE d.o.o. za ugostiteljstvo i trgovinu, OIB 81218431659</item>
    </derivirana_varijabla>
  </DomainObject.Predmet.ProtuStrankaListFormatedOIB>
  <DomainObject.Predmet.ProtuStrankaListFormatedWithAdress>
    <izvorni_sadrzaj>
      <item>TARTE d.o.o. za ugostiteljstvo i trgovinu, Ulica Stjepana Radića 30, 31000 Osijek</item>
    </izvorni_sadrzaj>
    <derivirana_varijabla naziv="DomainObject.Predmet.ProtuStrankaListFormatedWithAdress_1">
      <item>TARTE d.o.o. za ugostiteljstvo i trgovinu, Ulica Stjepana Radića 30, 31000 Osijek</item>
    </derivirana_varijabla>
  </DomainObject.Predmet.ProtuStrankaListFormatedWithAdress>
  <DomainObject.Predmet.ProtuStrankaListFormatedWithAdressOIB>
    <izvorni_sadrzaj>
      <item>TARTE d.o.o. za ugostiteljstvo i trgovinu, OIB 81218431659, Ulica Stjepana Radića 30, 31000 Osijek</item>
    </izvorni_sadrzaj>
    <derivirana_varijabla naziv="DomainObject.Predmet.ProtuStrankaListFormatedWithAdressOIB_1">
      <item>TARTE d.o.o. za ugostiteljstvo i trgovinu, OIB 81218431659, Ulica Stjepana Radića 30, 31000 Osijek</item>
    </derivirana_varijabla>
  </DomainObject.Predmet.ProtuStrankaListFormatedWithAdressOIB>
  <DomainObject.Predmet.ProtuStrankaListNazivFormated>
    <izvorni_sadrzaj>
      <item>TARTE d.o.o. za ugostiteljstvo i trgovinu</item>
    </izvorni_sadrzaj>
    <derivirana_varijabla naziv="DomainObject.Predmet.ProtuStrankaListNazivFormated_1">
      <item>TARTE d.o.o. za ugostiteljstvo i trgovinu</item>
    </derivirana_varijabla>
  </DomainObject.Predmet.ProtuStrankaListNazivFormated>
  <DomainObject.Predmet.ProtuStrankaListNazivFormatedOIB>
    <izvorni_sadrzaj>
      <item>TARTE d.o.o. za ugostiteljstvo i trgovinu, OIB 81218431659</item>
    </izvorni_sadrzaj>
    <derivirana_varijabla naziv="DomainObject.Predmet.ProtuStrankaListNazivFormatedOIB_1">
      <item>TARTE d.o.o. za ugostiteljstvo i trgovinu, OIB 81218431659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TARTE d.o.o. za ugostiteljstvo i trgovinu</izvorni_sadrzaj>
    <derivirana_varijabla naziv="DomainObject.Predmet.ProtustrankaIDrugi_1">TARTE 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TARTE d.o.o. za ugostiteljstvo i trgovinu, OIB 81218431659, Ulica Stjepana Radića 30, 31000 Osijek</izvorni_sadrzaj>
    <derivirana_varijabla naziv="DomainObject.Predmet.ProtustrankaIDrugiAdressOIB_1">TARTE d.o.o. za ugostiteljstvo i trgovinu, OIB 81218431659, Ulica Stjepana Radića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TARTE d.o.o. za ugostiteljstvo i trgovinu</item>
      <item>RH MF PU Područni ured Osijek</item>
    </izvorni_sadrzaj>
    <derivirana_varijabla naziv="DomainObject.Predmet.SudioniciListNaziv_1">
      <item>TARTE d.o.o. za ugostiteljstvo i trgovinu</item>
      <item>RH MF PU Područni ured Osijek</item>
    </derivirana_varijabla>
  </DomainObject.Predmet.SudioniciListNaziv>
  <DomainObject.Predmet.SudioniciListAdressOIB>
    <izvorni_sadrzaj>
      <item>TARTE d.o.o. za ugostiteljstvo i trgovinu, OIB 81218431659, Ulica Stjepana Radića 30,31000 Osijek</item>
      <item>RH MF PU Područni ured Osijek, OIB 18683136487</item>
    </izvorni_sadrzaj>
    <derivirana_varijabla naziv="DomainObject.Predmet.SudioniciListAdressOIB_1">
      <item>TARTE d.o.o. za ugostiteljstvo i trgovinu, OIB 81218431659, Ulica Stjepana Radića 30,31000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81218431659</item>
      <item>, OIB 18683136487</item>
    </izvorni_sadrzaj>
    <derivirana_varijabla naziv="DomainObject.Predmet.SudioniciListNazivOIB_1">
      <item>, OIB 81218431659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E611D-E42F-49A9-8BDE-33EF5CB7D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2640</properties:Characters>
  <properties:Lines>106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2018-03-08T07:24:00Z</dcterms:created>
  <dc:creator>hermanj</dc:creator>
  <cp:lastModifiedBy>Danijela Sekulić</cp:lastModifiedBy>
  <cp:lastPrinted>2018-03-08T07:24:00Z</cp:lastPrinted>
  <dcterms:modified xmlns:xsi="http://www.w3.org/2001/XMLSchema-instance" xsi:type="dcterms:W3CDTF">2018-03-08T07:24:00Z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(ŽIVKA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