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d142" w14:paraId="8e8d142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183D6D">
        <w:t>26</w:t>
      </w:r>
      <w:r w:rsidR="0082107F">
        <w:t xml:space="preserve">. </w:t>
      </w:r>
      <w:r w:rsidR="00183D6D">
        <w:t>rujna</w:t>
      </w:r>
      <w:r w:rsidR="0082107F">
        <w:t xml:space="preserve"> </w:t>
      </w:r>
      <w:r w:rsidR="00FD4332">
        <w:t>2017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183D6D">
        <w:rPr>
          <w:b/>
        </w:rPr>
        <w:t>osmo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lastRenderedPageBreak/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183D6D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24</w:t>
      </w:r>
      <w:r w:rsidR="00DC3B9E" w:rsidRPr="002F7C35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F24692" w:rsidRPr="002F7C35">
        <w:rPr>
          <w:b/>
          <w:u w:val="single"/>
        </w:rPr>
        <w:t xml:space="preserve"> 2017</w:t>
      </w:r>
      <w:r w:rsidR="00A23501" w:rsidRPr="002F7C35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782E7B" w:rsidRPr="00F51587">
        <w:rPr>
          <w:b/>
          <w:u w:val="single"/>
        </w:rPr>
        <w:t>1</w:t>
      </w:r>
      <w:r w:rsidR="00831A03" w:rsidRPr="00F51587">
        <w:rPr>
          <w:b/>
          <w:u w:val="single"/>
        </w:rPr>
        <w:t>.</w:t>
      </w:r>
      <w:r w:rsidR="00F45F4D">
        <w:rPr>
          <w:b/>
          <w:u w:val="single"/>
        </w:rPr>
        <w:t>102.5</w:t>
      </w:r>
      <w:r w:rsidR="00831A03" w:rsidRPr="00F51587">
        <w:rPr>
          <w:b/>
          <w:u w:val="single"/>
        </w:rPr>
        <w:t xml:space="preserve">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>10 % utvrđene vrijednosti</w:t>
      </w:r>
      <w:r w:rsidRPr="002048C5">
        <w:t xml:space="preserve">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 xml:space="preserve">nevažećom i odrediti </w:t>
      </w:r>
      <w:r w:rsidRPr="002048C5">
        <w:lastRenderedPageBreak/>
        <w:t>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F45F4D">
        <w:t>26</w:t>
      </w:r>
      <w:r w:rsidR="002E3A57">
        <w:t xml:space="preserve">. </w:t>
      </w:r>
      <w:r w:rsidR="00F45F4D">
        <w:t>rujna</w:t>
      </w:r>
      <w:r w:rsidR="002E3A57">
        <w:t xml:space="preserve"> </w:t>
      </w:r>
      <w:r w:rsidR="00FD4332">
        <w:t>2017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C94A94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831A03" w:rsidP="00882204" w:rsidR="00831A03">
      <w:pPr>
        <w:pStyle w:val="Uvuenotijeloteksta"/>
        <w:ind w:left="0"/>
        <w:jc w:val="both"/>
      </w:pPr>
    </w:p>
    <w:p w:rsidRDefault="00FD4332" w:rsidP="00882204" w:rsidR="00FD4332">
      <w:pPr>
        <w:pStyle w:val="Uvuenotijeloteksta"/>
        <w:ind w:left="0"/>
        <w:jc w:val="both"/>
      </w:pPr>
    </w:p>
    <w:p w:rsidRDefault="00C94A94" w:rsidP="00324504" w:rsidR="00C94A94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C94A94" w:rsidP="00324504" w:rsidR="00C94A94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94A94" w:rsidP="00882204" w:rsidR="00C94A94">
      <w:pPr>
        <w:pStyle w:val="Uvuenotijeloteksta"/>
        <w:ind w:left="0"/>
        <w:jc w:val="both"/>
      </w:pPr>
    </w:p>
    <w:p w:rsidRDefault="00CB087E" w:rsidP="00882204" w:rsidR="00CB087E">
      <w:pPr>
        <w:pStyle w:val="Uvuenotijeloteksta"/>
        <w:ind w:left="0"/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A9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F085C"/>
    <w:rsid w:val="007025E0"/>
    <w:rsid w:val="00762468"/>
    <w:rsid w:val="007678A2"/>
    <w:rsid w:val="00782E7B"/>
    <w:rsid w:val="00784EF5"/>
    <w:rsid w:val="007960BC"/>
    <w:rsid w:val="007A0ABD"/>
    <w:rsid w:val="007A750B"/>
    <w:rsid w:val="007D25D9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4A94"/>
    <w:rsid w:val="00C96D83"/>
    <w:rsid w:val="00CB087E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A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A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A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A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A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A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A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A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i 10 kod n</izvorni_sadrzaj>
    <derivirana_varijabla naziv="DomainObject.Predmet.PrimjedbaSuca_1">9 i 10 kod n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962</properties:Words>
  <properties:Characters>5161</properties:Characters>
  <properties:Lines>150</properties:Lines>
  <properties:Paragraphs>56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2017-09-26T11:37:00Z</dcterms:created>
  <dc:creator>BISERKA CALIC</dc:creator>
  <cp:lastModifiedBy>Monika Grbac</cp:lastModifiedBy>
  <cp:lastPrinted>2016-09-02T11:07:00Z</cp:lastPrinted>
  <dcterms:modified xmlns:xsi="http://www.w3.org/2001/XMLSchema-instance" xsi:type="dcterms:W3CDTF">2017-09-26T11:41:00Z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