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a646" w14:paraId="089a646" w:rsidRDefault="00601387" w:rsidP="00601387" w:rsidR="00601387" w:rsidRPr="00AA12EA">
      <w:pPr>
        <w15:collapsed w:val="false"/>
      </w:pPr>
      <w:bookmarkStart w:name="_GoBack" w:id="0"/>
      <w:bookmarkEnd w:id="0"/>
    </w:p>
    <w:p w:rsidRDefault="00601387" w:rsidP="00601387" w:rsidR="00601387" w:rsidRPr="00AA12EA"/>
    <w:p w:rsidRDefault="00601387" w:rsidP="00601387" w:rsidR="00601387" w:rsidRPr="00AA12EA">
      <w:r w:rsidRPr="00AA12EA">
        <w:t xml:space="preserve"> </w:t>
      </w:r>
      <w:r w:rsidR="00A20A0A">
        <w:rPr>
          <w:noProof/>
          <w:lang w:eastAsia="hr-HR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387" w:rsidP="00601387" w:rsidR="00601387" w:rsidRPr="00AA12EA"/>
    <w:p w:rsidRDefault="00601387" w:rsidP="00601387" w:rsidR="00601387" w:rsidRPr="00AA12EA">
      <w:r w:rsidRPr="00AA12EA">
        <w:t>REPUBLIKA HRVATSKA</w:t>
      </w:r>
    </w:p>
    <w:p w:rsidRDefault="00601387" w:rsidP="00601387" w:rsidR="00601387" w:rsidRPr="00AA12EA">
      <w:r w:rsidRPr="00AA12EA">
        <w:t xml:space="preserve">Trgovački sud u Zagrebu </w:t>
      </w:r>
    </w:p>
    <w:p w:rsidRDefault="00601387" w:rsidP="00601387" w:rsidR="00601387" w:rsidRPr="00AA12EA">
      <w:r w:rsidRPr="00AA12EA">
        <w:t xml:space="preserve">Zagreb, </w:t>
      </w:r>
      <w:proofErr w:type="spellStart"/>
      <w:r w:rsidRPr="00AA12EA">
        <w:t>Amruševa</w:t>
      </w:r>
      <w:proofErr w:type="spellEnd"/>
      <w:r w:rsidRPr="00AA12EA">
        <w:t xml:space="preserve"> 2/II                             </w:t>
      </w:r>
    </w:p>
    <w:p w:rsidRDefault="00601387" w:rsidP="00601387" w:rsidR="00601387" w:rsidRPr="00AA12EA">
      <w:r w:rsidRPr="00AA12EA">
        <w:t xml:space="preserve">                                                 </w:t>
      </w:r>
      <w:r w:rsidR="000402EB" w:rsidRPr="00AA12EA">
        <w:tab/>
      </w:r>
      <w:r w:rsidR="000402EB" w:rsidRPr="00AA12EA">
        <w:tab/>
      </w:r>
      <w:r w:rsidR="000402EB" w:rsidRPr="00AA12EA">
        <w:tab/>
      </w:r>
      <w:r w:rsidR="000402EB" w:rsidRPr="00AA12EA">
        <w:tab/>
      </w:r>
      <w:r w:rsidR="000402EB" w:rsidRPr="00AA12EA">
        <w:tab/>
      </w:r>
      <w:r w:rsidR="000402EB" w:rsidRPr="00AA12EA">
        <w:tab/>
      </w:r>
      <w:r w:rsidR="00A76D73" w:rsidRPr="00AA12EA">
        <w:t>46. St-</w:t>
      </w:r>
      <w:r w:rsidR="00560F5F" w:rsidRPr="00AA12EA">
        <w:t>2</w:t>
      </w:r>
      <w:r w:rsidR="00BF15D3" w:rsidRPr="00AA12EA">
        <w:t>661</w:t>
      </w:r>
      <w:r w:rsidR="00A76D73" w:rsidRPr="00AA12EA">
        <w:t>/1</w:t>
      </w:r>
      <w:r w:rsidR="00560F5F" w:rsidRPr="00AA12EA">
        <w:t>8</w:t>
      </w:r>
    </w:p>
    <w:p w:rsidRDefault="00601387" w:rsidP="00601387" w:rsidR="00601387" w:rsidRPr="00AA12EA"/>
    <w:p w:rsidRDefault="00601387" w:rsidP="00601387" w:rsidR="00601387" w:rsidRPr="00AA12EA"/>
    <w:p w:rsidRDefault="00601387" w:rsidP="000402EB" w:rsidR="00601387" w:rsidRPr="00AA12EA">
      <w:pPr>
        <w:jc w:val="center"/>
      </w:pPr>
      <w:r w:rsidRPr="00AA12EA">
        <w:t>Z A K L J U Č A K</w:t>
      </w:r>
    </w:p>
    <w:p w:rsidRDefault="00601387" w:rsidP="00601387" w:rsidR="00601387" w:rsidRPr="00AA12EA"/>
    <w:p w:rsidRDefault="00A76D73" w:rsidP="00A76D73" w:rsidR="00A76D73" w:rsidRPr="00AA12EA"/>
    <w:p w:rsidRDefault="00BF15D3" w:rsidP="00BF15D3" w:rsidR="00BF15D3" w:rsidRPr="00AA12EA">
      <w:pPr>
        <w:ind w:firstLine="708"/>
        <w:jc w:val="both"/>
        <w:rPr>
          <w:szCs w:val="24"/>
        </w:rPr>
      </w:pPr>
      <w:r w:rsidRPr="00AA12EA">
        <w:rPr>
          <w:szCs w:val="24"/>
        </w:rPr>
        <w:t>Trgovački sud u Zagrebu, po sutkinji Maji Praljak, u stečajnom postupku u povodu prijedloga predlagatelja Republika Hrvatska, Ministarstvo financija Porezna uprava, Područni ured Zagrebu, koju zastupa Županijsko državno odvjetništvo u Zagrebu, za otvaranje stečajnog postupka nad dužnikom Trgovački sud u Zagrebu, po sutkinji Maji Praljak, u stečajnom postupku nad dužnikom AGRAM-KAPTOL d.o.o.,</w:t>
      </w:r>
      <w:r w:rsidRPr="00AA12EA">
        <w:rPr>
          <w:b/>
          <w:szCs w:val="24"/>
        </w:rPr>
        <w:t xml:space="preserve"> </w:t>
      </w:r>
      <w:r w:rsidRPr="00AA12EA">
        <w:rPr>
          <w:szCs w:val="24"/>
        </w:rPr>
        <w:t xml:space="preserve">OIB: 97488511912,  Zagreb, Nova </w:t>
      </w:r>
      <w:proofErr w:type="spellStart"/>
      <w:r w:rsidRPr="00AA12EA">
        <w:rPr>
          <w:szCs w:val="24"/>
        </w:rPr>
        <w:t>Ves</w:t>
      </w:r>
      <w:proofErr w:type="spellEnd"/>
      <w:r w:rsidRPr="00AA12EA">
        <w:rPr>
          <w:szCs w:val="24"/>
        </w:rPr>
        <w:t xml:space="preserve"> 10, 12. veljače 2019.,</w:t>
      </w:r>
    </w:p>
    <w:p w:rsidRDefault="00BF15D3" w:rsidP="00BF15D3" w:rsidR="00BF15D3" w:rsidRPr="00AA12EA">
      <w:pPr>
        <w:rPr>
          <w:b/>
          <w:szCs w:val="24"/>
        </w:rPr>
      </w:pPr>
    </w:p>
    <w:p w:rsidRDefault="00A76D73" w:rsidP="000402EB" w:rsidR="00A76D73" w:rsidRPr="00AA12EA">
      <w:pPr>
        <w:jc w:val="center"/>
      </w:pPr>
    </w:p>
    <w:p w:rsidRDefault="00601387" w:rsidP="000402EB" w:rsidR="00601387" w:rsidRPr="00AA12EA">
      <w:pPr>
        <w:jc w:val="center"/>
      </w:pPr>
      <w:r w:rsidRPr="00AA12EA">
        <w:t>z a k l j u č i o      j e</w:t>
      </w:r>
    </w:p>
    <w:p w:rsidRDefault="00601387" w:rsidP="00A76D73" w:rsidR="00601387" w:rsidRPr="00AA12EA">
      <w:pPr>
        <w:jc w:val="both"/>
      </w:pPr>
    </w:p>
    <w:p w:rsidRDefault="00665488" w:rsidP="00665488" w:rsidR="00601387" w:rsidRPr="00AA12EA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AA12EA">
        <w:t xml:space="preserve">Nalaže se stečajnom upravitelju </w:t>
      </w:r>
      <w:r w:rsidR="00AA12EA" w:rsidRPr="00AA12EA">
        <w:rPr>
          <w:szCs w:val="24"/>
        </w:rPr>
        <w:t>Zdravku Krznaru iz Zagreba, Sveti duh 123, OIB: 50405381305</w:t>
      </w:r>
      <w:r w:rsidR="0020044A" w:rsidRPr="00AA12EA">
        <w:rPr>
          <w:szCs w:val="24"/>
        </w:rPr>
        <w:t>, k</w:t>
      </w:r>
      <w:r w:rsidR="00601387" w:rsidRPr="00AA12EA">
        <w:t xml:space="preserve">ao zakonskom zastupniku dužnika </w:t>
      </w:r>
      <w:r w:rsidR="00BF15D3" w:rsidRPr="00AA12EA">
        <w:rPr>
          <w:szCs w:val="24"/>
        </w:rPr>
        <w:t>AGRAM-KAPTOL d.o.o.,</w:t>
      </w:r>
      <w:r w:rsidR="00BF15D3" w:rsidRPr="00AA12EA">
        <w:rPr>
          <w:b/>
          <w:szCs w:val="24"/>
        </w:rPr>
        <w:t xml:space="preserve"> </w:t>
      </w:r>
      <w:r w:rsidR="00BF15D3" w:rsidRPr="00AA12EA">
        <w:rPr>
          <w:szCs w:val="24"/>
        </w:rPr>
        <w:t xml:space="preserve">OIB: 97488511912,  Zagreb, Nova </w:t>
      </w:r>
      <w:proofErr w:type="spellStart"/>
      <w:r w:rsidR="00BF15D3" w:rsidRPr="00AA12EA">
        <w:rPr>
          <w:szCs w:val="24"/>
        </w:rPr>
        <w:t>Ves</w:t>
      </w:r>
      <w:proofErr w:type="spellEnd"/>
      <w:r w:rsidR="00BF15D3" w:rsidRPr="00AA12EA">
        <w:rPr>
          <w:szCs w:val="24"/>
        </w:rPr>
        <w:t xml:space="preserve"> 10,</w:t>
      </w:r>
      <w:r w:rsidR="00937227">
        <w:t xml:space="preserve"> </w:t>
      </w:r>
      <w:r w:rsidR="00601387" w:rsidRPr="00AA12EA">
        <w:t xml:space="preserve">pohraniti potpis u sudskom registru u MBS: </w:t>
      </w:r>
      <w:r w:rsidRPr="00AA12EA">
        <w:t>080</w:t>
      </w:r>
      <w:r w:rsidR="00BF15D3" w:rsidRPr="00AA12EA">
        <w:t>441489</w:t>
      </w:r>
      <w:r w:rsidR="00601387" w:rsidRPr="00AA12EA">
        <w:t>.</w:t>
      </w:r>
    </w:p>
    <w:p w:rsidRDefault="00601387" w:rsidP="00A76D73" w:rsidR="00601387" w:rsidRPr="00AA12EA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AA12EA">
        <w:t xml:space="preserve">Nalaže se stečajnom upravitelju </w:t>
      </w:r>
      <w:r w:rsidR="00AA12EA" w:rsidRPr="00AA12EA">
        <w:rPr>
          <w:szCs w:val="24"/>
        </w:rPr>
        <w:t xml:space="preserve">Zdravku Krznaru iz Zagreba, Sveti duh 123, OIB: 50405381305 </w:t>
      </w:r>
      <w:r w:rsidRPr="00AA12EA">
        <w:t xml:space="preserve">dostaviti izvješće o gospodarskom položaju dužnika i njegovim uzrocima najkasnije do </w:t>
      </w:r>
      <w:r w:rsidR="00BF15D3" w:rsidRPr="00AA12EA">
        <w:t>26</w:t>
      </w:r>
      <w:r w:rsidR="00E06887" w:rsidRPr="00AA12EA">
        <w:t xml:space="preserve">. travnja </w:t>
      </w:r>
      <w:r w:rsidRPr="00AA12EA">
        <w:t>201</w:t>
      </w:r>
      <w:r w:rsidR="00ED4135" w:rsidRPr="00AA12EA">
        <w:t>9</w:t>
      </w:r>
      <w:r w:rsidRPr="00AA12EA">
        <w:t xml:space="preserve">., tablice prijavljenih tražbina, </w:t>
      </w:r>
      <w:proofErr w:type="spellStart"/>
      <w:r w:rsidRPr="00AA12EA">
        <w:t>razlučnih</w:t>
      </w:r>
      <w:proofErr w:type="spellEnd"/>
      <w:r w:rsidRPr="00AA12EA">
        <w:t xml:space="preserve"> i izlučnih prava te prijave tražbina s ispravama do </w:t>
      </w:r>
      <w:r w:rsidR="00E06887" w:rsidRPr="00AA12EA">
        <w:t>6</w:t>
      </w:r>
      <w:r w:rsidRPr="00AA12EA">
        <w:t xml:space="preserve">. </w:t>
      </w:r>
      <w:r w:rsidR="00BF15D3" w:rsidRPr="00AA12EA">
        <w:t>svibnja</w:t>
      </w:r>
      <w:r w:rsidR="00CA7BD6" w:rsidRPr="00AA12EA">
        <w:t xml:space="preserve"> </w:t>
      </w:r>
      <w:r w:rsidRPr="00AA12EA">
        <w:t>201</w:t>
      </w:r>
      <w:r w:rsidR="00ED4135" w:rsidRPr="00AA12EA">
        <w:t>9</w:t>
      </w:r>
      <w:r w:rsidRPr="00AA12EA">
        <w:t>.</w:t>
      </w:r>
    </w:p>
    <w:p w:rsidRDefault="00601387" w:rsidP="00A76D73" w:rsidR="00601387" w:rsidRPr="00AA12EA">
      <w:pPr>
        <w:jc w:val="both"/>
      </w:pPr>
    </w:p>
    <w:p w:rsidRDefault="00A76D73" w:rsidP="00A76D73" w:rsidR="00A76D73" w:rsidRPr="00AA12EA">
      <w:pPr>
        <w:jc w:val="center"/>
      </w:pPr>
      <w:r w:rsidRPr="00AA12EA">
        <w:t xml:space="preserve">Zagreb, </w:t>
      </w:r>
      <w:r w:rsidR="00BF15D3" w:rsidRPr="00AA12EA">
        <w:t>12</w:t>
      </w:r>
      <w:r w:rsidR="002447DB" w:rsidRPr="00AA12EA">
        <w:t xml:space="preserve">. </w:t>
      </w:r>
      <w:r w:rsidR="00665488" w:rsidRPr="00AA12EA">
        <w:t>veljače</w:t>
      </w:r>
      <w:r w:rsidRPr="00AA12EA">
        <w:t xml:space="preserve"> 201</w:t>
      </w:r>
      <w:r w:rsidR="00665488" w:rsidRPr="00AA12EA">
        <w:t>9</w:t>
      </w:r>
      <w:r w:rsidRPr="00AA12EA">
        <w:t>.</w:t>
      </w:r>
    </w:p>
    <w:p w:rsidRDefault="00A76D73" w:rsidP="00A76D73" w:rsidR="00A76D73" w:rsidRPr="00AA12EA">
      <w:pPr>
        <w:ind w:firstLine="708" w:left="6372"/>
      </w:pPr>
      <w:r w:rsidRPr="00AA12EA">
        <w:t xml:space="preserve">Sutkinja: </w:t>
      </w:r>
    </w:p>
    <w:p w:rsidRDefault="00A76D73" w:rsidP="00A76D73" w:rsidR="00A20A0A">
      <w:r w:rsidRPr="00AA12EA">
        <w:tab/>
      </w:r>
      <w:r w:rsidRPr="00AA12EA">
        <w:tab/>
      </w:r>
      <w:r w:rsidRPr="00AA12EA">
        <w:tab/>
        <w:t xml:space="preserve">                         </w:t>
      </w:r>
      <w:r w:rsidRPr="00AA12EA">
        <w:tab/>
        <w:t xml:space="preserve">          </w:t>
      </w:r>
      <w:r w:rsidRPr="00AA12EA">
        <w:tab/>
      </w:r>
      <w:r w:rsidRPr="00AA12EA">
        <w:tab/>
      </w:r>
      <w:r w:rsidRPr="00AA12EA">
        <w:tab/>
      </w:r>
      <w:r w:rsidRPr="00AA12EA">
        <w:tab/>
        <w:t>Maja Praljak</w:t>
      </w:r>
      <w:r w:rsidR="00A20A0A">
        <w:t>, v.r.</w:t>
      </w:r>
    </w:p>
    <w:p w:rsidRDefault="00A20A0A" w:rsidP="00A76D73" w:rsidR="00A20A0A"/>
    <w:p w:rsidRDefault="00A20A0A" w:rsidR="00A20A0A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20A0A" w:rsidR="00A20A0A">
      <w:r>
        <w:t>Nikolina Krunić</w:t>
      </w:r>
    </w:p>
    <w:p w:rsidRDefault="00A76D73" w:rsidP="00A76D73" w:rsidR="00A76D73" w:rsidRPr="00AA12EA">
      <w:r w:rsidRPr="00AA12EA">
        <w:t xml:space="preserve"> </w:t>
      </w:r>
    </w:p>
    <w:p w:rsidRDefault="00601387" w:rsidP="00601387" w:rsidR="00601387" w:rsidRPr="00AA12EA"/>
    <w:p w:rsidRDefault="00601387" w:rsidP="00601387" w:rsidR="00601387" w:rsidRPr="00AA12EA"/>
    <w:p w:rsidRDefault="00601387" w:rsidP="00601387" w:rsidR="00601387" w:rsidRPr="00AA12EA">
      <w:r w:rsidRPr="00AA12EA">
        <w:t>UPUTA O PRAVNOM LIJEKU</w:t>
      </w:r>
    </w:p>
    <w:p w:rsidRDefault="00601387" w:rsidP="00601387" w:rsidR="004F7B43" w:rsidRPr="00AA12EA">
      <w:r w:rsidRPr="00AA12EA">
        <w:t>Protiv ovog zaključka nije dopušten pravni lijek (</w:t>
      </w:r>
      <w:r w:rsidR="004F7B43" w:rsidRPr="00AA12EA">
        <w:t>čl. 19. st. 7. Stečajnog zakona)</w:t>
      </w:r>
    </w:p>
    <w:p w:rsidRDefault="00601387" w:rsidP="00601387" w:rsidR="00601387" w:rsidRPr="00AA12EA"/>
    <w:p w:rsidRDefault="008F6371" w:rsidP="00601387" w:rsidR="008F6371" w:rsidRPr="00AA12EA"/>
    <w:sectPr w:rsidR="008F6371" w:rsidRPr="00AA12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E765A3"/>
    <w:multiLevelType w:val="hybridMultilevel"/>
    <w:tmpl w:val="7FEE2F94"/>
    <w:lvl w:tplc="1D941E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387"/>
    <w:rsid w:val="000402EB"/>
    <w:rsid w:val="0020044A"/>
    <w:rsid w:val="002447DB"/>
    <w:rsid w:val="00433B4A"/>
    <w:rsid w:val="004F7B43"/>
    <w:rsid w:val="00560F5F"/>
    <w:rsid w:val="00601387"/>
    <w:rsid w:val="00665488"/>
    <w:rsid w:val="008F6371"/>
    <w:rsid w:val="00937227"/>
    <w:rsid w:val="009B01E4"/>
    <w:rsid w:val="00A20A0A"/>
    <w:rsid w:val="00A76D73"/>
    <w:rsid w:val="00AA12EA"/>
    <w:rsid w:val="00BF15D3"/>
    <w:rsid w:val="00C42D69"/>
    <w:rsid w:val="00CA7BD6"/>
    <w:rsid w:val="00E06887"/>
    <w:rsid w:val="00ED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654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0A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0A0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654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0A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0A0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St-2661/2018-28</izvorni_sadrzaj>
    <derivirana_varijabla naziv="DomainObject.Oznaka_1">St-2661/2018-28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St-2661/2018</izvorni_sadrzaj>
    <derivirana_varijabla naziv="DomainObject.Predmet.OznakaBroj_1">St-2661/2018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AGRAM-KAPTOL d.o.o.</izvorni_sadrzaj>
    <derivirana_varijabla naziv="DomainObject.Predmet.ProtustrankaFormated_1">  AGRAM-KAPTOL d.o.o.</derivirana_varijabla>
  </DomainObject.Predmet.ProtustrankaFormated>
  <DomainObject.Predmet.ProtustrankaFormatedOIB>
    <izvorni_sadrzaj>  AGRAM-KAPTOL d.o.o., OIB 97488511912</izvorni_sadrzaj>
    <derivirana_varijabla naziv="DomainObject.Predmet.ProtustrankaFormatedOIB_1">  AGRAM-KAPTOL d.o.o., OIB 97488511912</derivirana_varijabla>
  </DomainObject.Predmet.ProtustrankaFormatedOIB>
  <DomainObject.Predmet.ProtustrankaFormatedWithAdress>
    <izvorni_sadrzaj> AGRAM-KAPTOL d.o.o., Nova ves 10, 10000 Zagreb</izvorni_sadrzaj>
    <derivirana_varijabla naziv="DomainObject.Predmet.ProtustrankaFormatedWithAdress_1"> AGRAM-KAPTOL d.o.o., Nova ves 10, 10000 Zagreb</derivirana_varijabla>
  </DomainObject.Predmet.ProtustrankaFormatedWithAdress>
  <DomainObject.Predmet.ProtustrankaFormatedWithAdressOIB>
    <izvorni_sadrzaj> AGRAM-KAPTOL d.o.o., OIB 97488511912, Nova ves 10, 10000 Zagreb</izvorni_sadrzaj>
    <derivirana_varijabla naziv="DomainObject.Predmet.ProtustrankaFormatedWithAdressOIB_1"> AGRAM-KAPTOL d.o.o., OIB 97488511912, Nova ves 10, 10000 Zagreb</derivirana_varijabla>
  </DomainObject.Predmet.ProtustrankaFormatedWithAdressOIB>
  <DomainObject.Predmet.ProtustrankaWithAdress>
    <izvorni_sadrzaj>AGRAM-KAPTOL d.o.o. Nova ves 10, 10000 Zagreb</izvorni_sadrzaj>
    <derivirana_varijabla naziv="DomainObject.Predmet.ProtustrankaWithAdress_1">AGRAM-KAPTOL d.o.o. Nova ves 10, 10000 Zagreb</derivirana_varijabla>
  </DomainObject.Predmet.ProtustrankaWithAdress>
  <DomainObject.Predmet.ProtustrankaWithAdressOIB>
    <izvorni_sadrzaj>AGRAM-KAPTOL d.o.o., OIB 97488511912, Nova ves 10, 10000 Zagreb</izvorni_sadrzaj>
    <derivirana_varijabla naziv="DomainObject.Predmet.ProtustrankaWithAdressOIB_1">AGRAM-KAPTOL d.o.o., OIB 97488511912, Nova ves 10, 10000 Zagreb</derivirana_varijabla>
  </DomainObject.Predmet.ProtustrankaWithAdressOIB>
  <DomainObject.Predmet.ProtustrankaNazivFormated>
    <izvorni_sadrzaj>AGRAM-KAPTOL d.o.o.</izvorni_sadrzaj>
    <derivirana_varijabla naziv="DomainObject.Predmet.ProtustrankaNazivFormated_1">AGRAM-KAPTOL d.o.o.</derivirana_varijabla>
  </DomainObject.Predmet.ProtustrankaNazivFormated>
  <DomainObject.Predmet.ProtustrankaNazivFormatedOIB>
    <izvorni_sadrzaj>AGRAM-KAPTOL d.o.o., OIB 97488511912</izvorni_sadrzaj>
    <derivirana_varijabla naziv="DomainObject.Predmet.ProtustrankaNazivFormatedOIB_1">AGRAM-KAPTOL d.o.o., OIB 97488511912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</izvorni_sadrzaj>
    <derivirana_varijabla naziv="DomainObject.Predmet.StrankaFormated_1">  RH MINISTARSTVO FINANCIJA, POREZNA UPRAVA</derivirana_varijabla>
  </DomainObject.Predmet.StrankaFormated>
  <DomainObject.Predmet.StrankaFormatedOIB>
    <izvorni_sadrzaj>  RH MINISTARSTVO FINANCIJA, POREZNA UPRAVA, OIB 18683136487</izvorni_sadrzaj>
    <derivirana_varijabla naziv="DomainObject.Predmet.StrankaFormatedOIB_1">  RH MINISTARSTVO FINANCIJA, POREZNA UPRAVA, OIB 18683136487</derivirana_varijabla>
  </DomainObject.Predmet.StrankaFormatedOIB>
  <DomainObject.Predmet.StrankaFormatedWithAdress>
    <izvorni_sadrzaj> RH MINISTARSTVO FINANCIJA, POREZNA UPRAVA</izvorni_sadrzaj>
    <derivirana_varijabla naziv="DomainObject.Predmet.StrankaFormatedWithAdress_1"> RH MINISTARSTVO FINANCIJA, POREZNA UPRAVA</derivirana_varijabla>
  </DomainObject.Predmet.StrankaFormatedWithAdress>
  <DomainObject.Predmet.StrankaFormatedWithAdressOIB>
    <izvorni_sadrzaj> RH MINISTARSTVO FINANCIJA, POREZNA UPRAVA, OIB 18683136487</izvorni_sadrzaj>
    <derivirana_varijabla naziv="DomainObject.Predmet.StrankaFormatedWithAdressOIB_1"> RH MINISTARSTVO FINANCIJA, POREZNA UPRAVA, OIB 18683136487</derivirana_varijabla>
  </DomainObject.Predmet.StrankaFormatedWithAdressOIB>
  <DomainObject.Predmet.StrankaWithAdress>
    <izvorni_sadrzaj>RH MINISTARSTVO FINANCIJA, POREZNA UPRAVA </izvorni_sadrzaj>
    <derivirana_varijabla naziv="DomainObject.Predmet.StrankaWithAdress_1">RH MINISTARSTVO FINANCIJA, POREZNA UPRAVA </derivirana_varijabla>
  </DomainObject.Predmet.StrankaWithAdress>
  <DomainObject.Predmet.StrankaWithAdressOIB>
    <izvorni_sadrzaj>RH MINISTARSTVO FINANCIJA, POREZNA UPRAVA, OIB 18683136487</izvorni_sadrzaj>
    <derivirana_varijabla naziv="DomainObject.Predmet.StrankaWithAdressOIB_1">RH MINISTARSTVO FINANCIJA, POREZNA UPRAVA, OIB 18683136487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RH MINISTARSTVO FINANCIJA, POREZNA UPRAVA</item>
    </izvorni_sadrzaj>
    <derivirana_varijabla naziv="DomainObject.Predmet.StrankaListFormated_1">
      <item>RH MINISTARSTVO FINANCIJA, POREZNA UPRAVA</item>
    </derivirana_varijabla>
  </DomainObject.Predmet.StrankaListFormated>
  <DomainObject.Predmet.StrankaListFormatedOIB>
    <izvorni_sadrzaj>
      <item>RH MINISTARSTVO FINANCIJA, POREZNA UPRAVA, OIB 18683136487</item>
    </izvorni_sadrzaj>
    <derivirana_varijabla naziv="DomainObject.Predmet.StrankaListFormatedOIB_1">
      <item>RH MINISTARSTVO FINANCIJA, POREZNA UPRAVA, OIB 18683136487</item>
    </derivirana_varijabla>
  </DomainObject.Predmet.StrankaListFormatedOIB>
  <DomainObject.Predmet.StrankaListFormatedWithAdress>
    <izvorni_sadrzaj>
      <item>RH MINISTARSTVO FINANCIJA, POREZNA UPRAVA</item>
    </izvorni_sadrzaj>
    <derivirana_varijabla naziv="DomainObject.Predmet.StrankaListFormatedWithAdress_1">
      <item>RH MINISTARSTVO FINANCIJA, POREZNA UPRAVA</item>
    </derivirana_varijabla>
  </DomainObject.Predmet.StrankaListFormatedWithAdress>
  <DomainObject.Predmet.StrankaListFormatedWithAdressOIB>
    <izvorni_sadrzaj>
      <item>RH MINISTARSTVO FINANCIJA, POREZNA UPRAVA, OIB 18683136487</item>
    </izvorni_sadrzaj>
    <derivirana_varijabla naziv="DomainObject.Predmet.StrankaListFormatedWithAdressOIB_1">
      <item>RH MINISTARSTVO FINANCIJA, POREZNA UPRAVA, OIB 18683136487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AGRAM-KAPTOL d.o.o.</item>
    </izvorni_sadrzaj>
    <derivirana_varijabla naziv="DomainObject.Predmet.ProtuStrankaListFormated_1">
      <item>AGRAM-KAPTOL d.o.o.</item>
    </derivirana_varijabla>
  </DomainObject.Predmet.ProtuStrankaListFormated>
  <DomainObject.Predmet.ProtuStrankaListFormatedOIB>
    <izvorni_sadrzaj>
      <item>AGRAM-KAPTOL d.o.o., OIB 97488511912</item>
    </izvorni_sadrzaj>
    <derivirana_varijabla naziv="DomainObject.Predmet.ProtuStrankaListFormatedOIB_1">
      <item>AGRAM-KAPTOL d.o.o., OIB 97488511912</item>
    </derivirana_varijabla>
  </DomainObject.Predmet.ProtuStrankaListFormatedOIB>
  <DomainObject.Predmet.ProtuStrankaListFormatedWithAdress>
    <izvorni_sadrzaj>
      <item>AGRAM-KAPTOL d.o.o., Nova ves 10, 10000 Zagreb</item>
    </izvorni_sadrzaj>
    <derivirana_varijabla naziv="DomainObject.Predmet.ProtuStrankaListFormatedWithAdress_1">
      <item>AGRAM-KAPTOL d.o.o., Nova ves 10, 10000 Zagreb</item>
    </derivirana_varijabla>
  </DomainObject.Predmet.ProtuStrankaListFormatedWithAdress>
  <DomainObject.Predmet.ProtuStrankaListFormatedWithAdressOIB>
    <izvorni_sadrzaj>
      <item>AGRAM-KAPTOL d.o.o., OIB 97488511912, Nova ves 10, 10000 Zagreb</item>
    </izvorni_sadrzaj>
    <derivirana_varijabla naziv="DomainObject.Predmet.ProtuStrankaListFormatedWithAdressOIB_1">
      <item>AGRAM-KAPTOL d.o.o., OIB 97488511912, Nova ves 10, 10000 Zagreb</item>
    </derivirana_varijabla>
  </DomainObject.Predmet.ProtuStrankaListFormatedWithAdressOIB>
  <DomainObject.Predmet.ProtuStrankaListNazivFormated>
    <izvorni_sadrzaj>
      <item>AGRAM-KAPTOL d.o.o.</item>
    </izvorni_sadrzaj>
    <derivirana_varijabla naziv="DomainObject.Predmet.ProtuStrankaListNazivFormated_1">
      <item>AGRAM-KAPTOL d.o.o.</item>
    </derivirana_varijabla>
  </DomainObject.Predmet.ProtuStrankaListNazivFormated>
  <DomainObject.Predmet.ProtuStrankaListNazivFormatedOIB>
    <izvorni_sadrzaj>
      <item>AGRAM-KAPTOL d.o.o., OIB 97488511912</item>
    </izvorni_sadrzaj>
    <derivirana_varijabla naziv="DomainObject.Predmet.ProtuStrankaListNazivFormatedOIB_1">
      <item>AGRAM-KAPTOL d.o.o., OIB 97488511912</item>
    </derivirana_varijabla>
  </DomainObject.Predmet.ProtuStrankaListNazivFormatedOIB>
  <DomainObject.Predmet.OstaliListFormated>
    <izvorni_sadrzaj>
      <item>Mirela Glumpak</item>
      <item>ZAGREBAČKA BANKA DIONIČKO DRUŠTVO</item>
    </izvorni_sadrzaj>
    <derivirana_varijabla naziv="DomainObject.Predmet.OstaliListFormated_1">
      <item>Mirela Glumpak</item>
      <item>ZAGREBAČKA BANKA DIONIČKO DRUŠTVO</item>
    </derivirana_varijabla>
  </DomainObject.Predmet.OstaliListFormated>
  <DomainObject.Predmet.OstaliListFormatedOIB>
    <izvorni_sadrzaj>
      <item>Mirela Glumpak, OIB 08722245271</item>
      <item>ZAGREBAČKA BANKA DIONIČKO DRUŠTVO, OIB 92963223473</item>
    </izvorni_sadrzaj>
    <derivirana_varijabla naziv="DomainObject.Predmet.OstaliListFormatedOIB_1">
      <item>Mirela Glumpak, OIB 08722245271</item>
      <item>ZAGREBAČKA BANKA DIONIČKO DRUŠTVO, OIB 92963223473</item>
    </derivirana_varijabla>
  </DomainObject.Predmet.OstaliListFormatedOIB>
  <DomainObject.Predmet.OstaliListFormatedWithAdress>
    <izvorni_sadrzaj>
      <item>Mirela Glumpak, Javorovac 6, 10000 Zagreb</item>
      <item>ZAGREBAČKA BANKA DIONIČKO DRUŠTVO, Trg bana Josipa Jelačića 10, 10000 Zagreb</item>
    </izvorni_sadrzaj>
    <derivirana_varijabla naziv="DomainObject.Predmet.OstaliListFormatedWithAdress_1">
      <item>Mirela Glumpak, Javorovac 6,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Mirela Glumpak, OIB 08722245271, Javorovac 6, 10000 Zagreb</item>
      <item>ZAGREBAČKA BANKA DIONIČKO DRUŠTVO, OIB 92963223473, Trg bana Josipa Jelačića 10, 10000 Zagreb</item>
    </izvorni_sadrzaj>
    <derivirana_varijabla naziv="DomainObject.Predmet.OstaliListFormatedWithAdressOIB_1">
      <item>Mirela Glumpak, OIB 08722245271, Javorovac 6,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Mirela Glumpak</item>
      <item>ZAGREBAČKA BANKA DIONIČKO DRUŠTVO</item>
    </izvorni_sadrzaj>
    <derivirana_varijabla naziv="DomainObject.Predmet.OstaliListNazivFormated_1">
      <item>Mirela Glumpak</item>
      <item>ZAGREBAČKA BANKA DIONIČKO DRUŠTVO</item>
    </derivirana_varijabla>
  </DomainObject.Predmet.OstaliListNazivFormated>
  <DomainObject.Predmet.OstaliListNazivFormatedOIB>
    <izvorni_sadrzaj>
      <item>Mirela Glumpak, OIB 08722245271</item>
      <item>ZAGREBAČKA BANKA DIONIČKO DRUŠTVO, OIB 92963223473</item>
    </izvorni_sadrzaj>
    <derivirana_varijabla naziv="DomainObject.Predmet.OstaliListNazivFormatedOIB_1">
      <item>Mirela Glumpak, OIB 08722245271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St-2661/2018-28</izvorni_sadrzaj>
    <derivirana_varijabla naziv="DomainObject.PoslovniBrojDokumenta_1">St-2661/2018-28</derivirana_varijabla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AGRAM-KAPTOL d.o.o.</izvorni_sadrzaj>
    <derivirana_varijabla naziv="DomainObject.Predmet.ProtustrankaIDrugi_1">AGRAM-KAPTOL d.o.o.</derivirana_varijabla>
  </DomainObject.Predmet.ProtustrankaIDrugi>
  <DomainObject.Predmet.StrankaIDrugiAdressOIB>
    <izvorni_sadrzaj>RH MINISTARSTVO FINANCIJA, POREZNA UPRAVA, OIB 18683136487</izvorni_sadrzaj>
    <derivirana_varijabla naziv="DomainObject.Predmet.StrankaIDrugiAdressOIB_1">RH MINISTARSTVO FINANCIJA, POREZNA UPRAVA, OIB 18683136487</derivirana_varijabla>
  </DomainObject.Predmet.StrankaIDrugiAdressOIB>
  <DomainObject.Predmet.ProtustrankaIDrugiAdressOIB>
    <izvorni_sadrzaj>AGRAM-KAPTOL d.o.o., OIB 97488511912, Nova ves 10, 10000 Zagreb</izvorni_sadrzaj>
    <derivirana_varijabla naziv="DomainObject.Predmet.ProtustrankaIDrugiAdressOIB_1">AGRAM-KAPTOL d.o.o., OIB 97488511912, Nova ves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AGRAM-KAPTOL d.o.o.</item>
      <item>Mirela Glumpak</item>
      <item>RH MINISTARSTVO FINANCIJA, POREZNA UPRAVA</item>
      <item>ZAGREBAČKA BANKA DIONIČKO DRUŠTVO</item>
    </izvorni_sadrzaj>
    <derivirana_varijabla naziv="DomainObject.Predmet.SudioniciListNaziv_1">
      <item>AGRAM-KAPTOL d.o.o.</item>
      <item>Mirela Glumpak</item>
      <item>RH MINISTARSTVO FINANCIJA, POREZNA UPRAVA</item>
      <item>ZAGREBAČKA BANKA DIONIČKO DRUŠTVO</item>
    </derivirana_varijabla>
  </DomainObject.Predmet.SudioniciListNaziv>
  <DomainObject.Predmet.SudioniciListAdressOIB>
    <izvorni_sadrzaj>
      <item>AGRAM-KAPTOL d.o.o., OIB 97488511912, Nova ves 10,10000 Zagreb</item>
      <item>Mirela Glumpak, OIB 08722245271, Javorovac 6,10000 Zagreb</item>
      <item>RH MINISTARSTVO FINANCIJA, POREZNA UPRAVA, OIB 18683136487</item>
      <item>ZAGREBAČKA BANKA DIONIČKO DRUŠTVO, OIB 92963223473, Trg bana Josipa Jelačića 10,10000 Zagreb</item>
    </izvorni_sadrzaj>
    <derivirana_varijabla naziv="DomainObject.Predmet.SudioniciListAdressOIB_1">
      <item>AGRAM-KAPTOL d.o.o., OIB 97488511912, Nova ves 10,10000 Zagreb</item>
      <item>Mirela Glumpak, OIB 08722245271, Javorovac 6,10000 Zagreb</item>
      <item>RH MINISTARSTVO FINANCIJA, POREZNA UPRAVA, OIB 18683136487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97488511912</item>
      <item>, OIB 08722245271</item>
      <item>, OIB 18683136487</item>
      <item>, OIB 92963223473</item>
    </izvorni_sadrzaj>
    <derivirana_varijabla naziv="DomainObject.Predmet.SudioniciListNazivOIB_1">
      <item>, OIB 97488511912</item>
      <item>, OIB 08722245271</item>
      <item>, OIB 18683136487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St-2661/2018-27</izvorni_sadrzaj>
    <derivirana_varijabla naziv="DomainObject.PredzadnjaOdlukaIzPredmeta.Oznaka_1">St-2661/2018-27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1143</properties:Characters>
  <properties:Lines>44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2018-12-07T08:20:00Z</dcterms:created>
  <dc:creator>Maja Praljak</dc:creator>
  <dc:description/>
  <cp:keywords/>
  <cp:lastModifiedBy>Nikolina Krunić</cp:lastModifiedBy>
  <cp:lastPrinted>2019-02-12T10:45:00Z</cp:lastPrinted>
  <dcterms:modified xmlns:xsi="http://www.w3.org/2001/XMLSchema-instance" xsi:type="dcterms:W3CDTF">2019-02-12T10:46:00Z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St-2661/2018-28 / Odluka - Zaključak (7._Zaključak_upravitelju._zaključak_upravitelju)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