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5da8d" w14:paraId="f25da8d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48270D">
        <w:t>102</w:t>
      </w:r>
      <w:r w:rsidR="00046E13">
        <w:t>8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046E13">
        <w:t>KICKBOXING KLUB „VRAPČE“, Zagreb, Srešov klanac 21, Registarski broj: 21006940, OIB: 25765654360</w:t>
      </w:r>
      <w:r w:rsidR="00FF1E09">
        <w:t>,</w:t>
      </w:r>
      <w:r>
        <w:t xml:space="preserve"> dana 1</w:t>
      </w:r>
      <w:r w:rsidR="003E0B42">
        <w:t>8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046E13">
        <w:t>KICKBOXING KLUB „VRAPČE“, Zagreb, Srešov klanac 21, Registarski broj: 21006940, OIB: 25765654360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D24B20" w:rsidR="00D24B20" w:rsidRPr="00B03FBD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D24B20" w:rsidRPr="00B03FBD">
        <w:t>Krešimir Maretić, Zagreb, Šimuna Starčevića 7, OIB</w:t>
      </w:r>
      <w:r w:rsidR="00D24B20">
        <w:t>:</w:t>
      </w:r>
      <w:r w:rsidR="00D24B20" w:rsidRPr="00B03FBD">
        <w:t xml:space="preserve"> 66108961276</w:t>
      </w:r>
      <w:r w:rsidR="00D24B20">
        <w:t>.</w:t>
      </w:r>
    </w:p>
    <w:p w:rsidRDefault="009A079B" w:rsidP="00D24B20" w:rsidR="009A079B">
      <w:pPr>
        <w:pStyle w:val="Odlomakpopisa"/>
        <w:ind w:left="216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046E13">
        <w:t>KICKBOXING KLUB „VRAPČE“, Zagreb, Srešov klanac 21, Registarski broj: 21006940, OIB: 25765654360</w:t>
      </w:r>
      <w:r w:rsidR="00FF1E09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FC4E7B">
        <w:t>podnijela je dana 20</w:t>
      </w:r>
      <w:r w:rsidR="001F3914">
        <w:t>. siječnj</w:t>
      </w:r>
      <w:r>
        <w:t xml:space="preserve">a 2016. godine </w:t>
      </w:r>
      <w:r w:rsidR="00730373">
        <w:t xml:space="preserve">Trgovačkom sudu u Zagrebu zahtjev za provedbu skraćenog stečajnog postupka </w:t>
      </w:r>
      <w:r>
        <w:t xml:space="preserve">nad dužnikom </w:t>
      </w:r>
      <w:r w:rsidR="00046E13">
        <w:t>KICKBOXING KLUB „VRAPČE“, Zagreb, Srešov klanac 21, Registarski broj: 21006940, OIB: 25765654360</w:t>
      </w:r>
      <w:r>
        <w:t>.</w:t>
      </w:r>
    </w:p>
    <w:p w:rsidRDefault="00AE6351" w:rsidP="00AE6351" w:rsidR="00AE6351">
      <w:pPr>
        <w:pStyle w:val="Tijeloteksta"/>
      </w:pPr>
    </w:p>
    <w:p w:rsidRDefault="00457193" w:rsidP="00AE6351" w:rsidR="00457193">
      <w:pPr>
        <w:pStyle w:val="Tijeloteksta"/>
      </w:pPr>
    </w:p>
    <w:p w:rsidRDefault="00B447A0" w:rsidP="009A079B" w:rsidR="00B447A0">
      <w:pPr>
        <w:pStyle w:val="Tijeloteksta"/>
        <w:jc w:val="right"/>
      </w:pPr>
    </w:p>
    <w:p w:rsidRDefault="00B80AFD" w:rsidP="009A079B" w:rsidR="00B80AFD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10</w:t>
      </w:r>
      <w:r w:rsidR="0048270D">
        <w:t>2</w:t>
      </w:r>
      <w:r w:rsidR="00046E13">
        <w:t>8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626C97">
        <w:t>1</w:t>
      </w:r>
      <w:r w:rsidR="001B7998">
        <w:t>1</w:t>
      </w:r>
      <w:r>
        <w:t>. svibnja 2016. godine objavio oglas na mrežnoj stranici e-Oglasna ploča sudova pod poslovnim brojem St-</w:t>
      </w:r>
      <w:r w:rsidR="00626C97">
        <w:t>10</w:t>
      </w:r>
      <w:r w:rsidR="00457193">
        <w:t>2</w:t>
      </w:r>
      <w:r w:rsidR="00046E13">
        <w:t>8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3E0B42">
        <w:t>8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543133" w:rsidP="009A079B" w:rsidR="009A079B">
      <w:pPr>
        <w:pStyle w:val="Tijeloteksta"/>
        <w:numPr>
          <w:ilvl w:val="0"/>
          <w:numId w:val="1"/>
        </w:numPr>
        <w:jc w:val="left"/>
      </w:pPr>
      <w:r>
        <w:t>Kal. 15</w:t>
      </w:r>
      <w:r w:rsidR="009A079B"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AA4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046E13"/>
    <w:rsid w:val="00107218"/>
    <w:rsid w:val="00133A91"/>
    <w:rsid w:val="001B7998"/>
    <w:rsid w:val="001F3914"/>
    <w:rsid w:val="002300ED"/>
    <w:rsid w:val="002948EE"/>
    <w:rsid w:val="002A5389"/>
    <w:rsid w:val="002E38D3"/>
    <w:rsid w:val="00302052"/>
    <w:rsid w:val="00333EEE"/>
    <w:rsid w:val="00351805"/>
    <w:rsid w:val="00375581"/>
    <w:rsid w:val="003767B0"/>
    <w:rsid w:val="003E0B42"/>
    <w:rsid w:val="004011C4"/>
    <w:rsid w:val="00407631"/>
    <w:rsid w:val="004111EB"/>
    <w:rsid w:val="00457193"/>
    <w:rsid w:val="00465D0C"/>
    <w:rsid w:val="0048270D"/>
    <w:rsid w:val="00492989"/>
    <w:rsid w:val="004D1B1C"/>
    <w:rsid w:val="004D59FA"/>
    <w:rsid w:val="00526782"/>
    <w:rsid w:val="00543133"/>
    <w:rsid w:val="006100CF"/>
    <w:rsid w:val="00626C97"/>
    <w:rsid w:val="006844B5"/>
    <w:rsid w:val="006A53CA"/>
    <w:rsid w:val="006F0BE4"/>
    <w:rsid w:val="00712A35"/>
    <w:rsid w:val="00730373"/>
    <w:rsid w:val="00777FF0"/>
    <w:rsid w:val="00810F29"/>
    <w:rsid w:val="0082243D"/>
    <w:rsid w:val="00855C96"/>
    <w:rsid w:val="00875013"/>
    <w:rsid w:val="008761FA"/>
    <w:rsid w:val="00882C55"/>
    <w:rsid w:val="008A1EAC"/>
    <w:rsid w:val="008C4C2F"/>
    <w:rsid w:val="008D09CA"/>
    <w:rsid w:val="009041C6"/>
    <w:rsid w:val="00977BE7"/>
    <w:rsid w:val="00987572"/>
    <w:rsid w:val="009A079B"/>
    <w:rsid w:val="00A35A69"/>
    <w:rsid w:val="00A5754A"/>
    <w:rsid w:val="00AC2EA2"/>
    <w:rsid w:val="00AE6351"/>
    <w:rsid w:val="00B447A0"/>
    <w:rsid w:val="00B80AFD"/>
    <w:rsid w:val="00B82754"/>
    <w:rsid w:val="00BA5F49"/>
    <w:rsid w:val="00BB1CF1"/>
    <w:rsid w:val="00C27877"/>
    <w:rsid w:val="00C3775B"/>
    <w:rsid w:val="00C76E52"/>
    <w:rsid w:val="00C818C4"/>
    <w:rsid w:val="00C824FB"/>
    <w:rsid w:val="00CC09E0"/>
    <w:rsid w:val="00CD09EC"/>
    <w:rsid w:val="00D02C9E"/>
    <w:rsid w:val="00D21A2C"/>
    <w:rsid w:val="00D24B20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16AA4"/>
    <w:rsid w:val="00F26827"/>
    <w:rsid w:val="00F26EE9"/>
    <w:rsid w:val="00F55C82"/>
    <w:rsid w:val="00F856B5"/>
    <w:rsid w:val="00FA206B"/>
    <w:rsid w:val="00FC4E7B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6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16AA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16AA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AA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AA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6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16AA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16AA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AA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AA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St-1028/2016</izvorni_sadrzaj>
    <derivirana_varijabla naziv="DomainObject.Predmet.OznakaBroj_1">St-1028/2016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KICKBOXING KLUB VRAPČE</izvorni_sadrzaj>
    <derivirana_varijabla naziv="DomainObject.Predmet.ProtustrankaFormated_1">  KICKBOXING KLUB VRAPČE</derivirana_varijabla>
  </DomainObject.Predmet.ProtustrankaFormated>
  <DomainObject.Predmet.ProtustrankaFormatedOIB>
    <izvorni_sadrzaj>  KICKBOXING KLUB VRAPČE, OIB 25765654360</izvorni_sadrzaj>
    <derivirana_varijabla naziv="DomainObject.Predmet.ProtustrankaFormatedOIB_1">  KICKBOXING KLUB VRAPČE, OIB 25765654360</derivirana_varijabla>
  </DomainObject.Predmet.ProtustrankaFormatedOIB>
  <DomainObject.Predmet.ProtustrankaFormatedWithAdress>
    <izvorni_sadrzaj> KICKBOXING KLUB VRAPČE, Srešov klanac 21, 10000 Zagreb</izvorni_sadrzaj>
    <derivirana_varijabla naziv="DomainObject.Predmet.ProtustrankaFormatedWithAdress_1"> KICKBOXING KLUB VRAPČE, Srešov klanac 21, 10000 Zagreb</derivirana_varijabla>
  </DomainObject.Predmet.ProtustrankaFormatedWithAdress>
  <DomainObject.Predmet.ProtustrankaFormatedWithAdressOIB>
    <izvorni_sadrzaj> KICKBOXING KLUB VRAPČE, OIB 25765654360, Srešov klanac 21, 10000 Zagreb</izvorni_sadrzaj>
    <derivirana_varijabla naziv="DomainObject.Predmet.ProtustrankaFormatedWithAdressOIB_1"> KICKBOXING KLUB VRAPČE, OIB 25765654360, Srešov klanac 21, 10000 Zagreb</derivirana_varijabla>
  </DomainObject.Predmet.ProtustrankaFormatedWithAdressOIB>
  <DomainObject.Predmet.ProtustrankaWithAdress>
    <izvorni_sadrzaj>KICKBOXING KLUB VRAPČE Srešov klanac 21, 10000 Zagreb</izvorni_sadrzaj>
    <derivirana_varijabla naziv="DomainObject.Predmet.ProtustrankaWithAdress_1">KICKBOXING KLUB VRAPČE Srešov klanac 21, 10000 Zagreb</derivirana_varijabla>
  </DomainObject.Predmet.ProtustrankaWithAdress>
  <DomainObject.Predmet.ProtustrankaWithAdressOIB>
    <izvorni_sadrzaj>KICKBOXING KLUB VRAPČE, OIB 25765654360, Srešov klanac 21, 10000 Zagreb</izvorni_sadrzaj>
    <derivirana_varijabla naziv="DomainObject.Predmet.ProtustrankaWithAdressOIB_1">KICKBOXING KLUB VRAPČE, OIB 25765654360, Srešov klanac 21, 10000 Zagreb</derivirana_varijabla>
  </DomainObject.Predmet.ProtustrankaWithAdressOIB>
  <DomainObject.Predmet.ProtustrankaNazivFormated>
    <izvorni_sadrzaj>KICKBOXING KLUB VRAPČE</izvorni_sadrzaj>
    <derivirana_varijabla naziv="DomainObject.Predmet.ProtustrankaNazivFormated_1">KICKBOXING KLUB VRAPČE</derivirana_varijabla>
  </DomainObject.Predmet.ProtustrankaNazivFormated>
  <DomainObject.Predmet.ProtustrankaNazivFormatedOIB>
    <izvorni_sadrzaj>KICKBOXING KLUB VRAPČE, OIB 25765654360</izvorni_sadrzaj>
    <derivirana_varijabla naziv="DomainObject.Predmet.ProtustrankaNazivFormatedOIB_1">KICKBOXING KLUB VRAPČE, OIB 25765654360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KICKBOXING KLUB VRAPČE</item>
    </izvorni_sadrzaj>
    <derivirana_varijabla naziv="DomainObject.Predmet.ProtuStrankaListFormated_1">
      <item>KICKBOXING KLUB VRAPČE</item>
    </derivirana_varijabla>
  </DomainObject.Predmet.ProtuStrankaListFormated>
  <DomainObject.Predmet.ProtuStrankaListFormatedOIB>
    <izvorni_sadrzaj>
      <item>KICKBOXING KLUB VRAPČE, OIB 25765654360</item>
    </izvorni_sadrzaj>
    <derivirana_varijabla naziv="DomainObject.Predmet.ProtuStrankaListFormatedOIB_1">
      <item>KICKBOXING KLUB VRAPČE, OIB 25765654360</item>
    </derivirana_varijabla>
  </DomainObject.Predmet.ProtuStrankaListFormatedOIB>
  <DomainObject.Predmet.ProtuStrankaListFormatedWithAdress>
    <izvorni_sadrzaj>
      <item>KICKBOXING KLUB VRAPČE, Srešov klanac 21, 10000 Zagreb</item>
    </izvorni_sadrzaj>
    <derivirana_varijabla naziv="DomainObject.Predmet.ProtuStrankaListFormatedWithAdress_1">
      <item>KICKBOXING KLUB VRAPČE, Srešov klanac 21, 10000 Zagreb</item>
    </derivirana_varijabla>
  </DomainObject.Predmet.ProtuStrankaListFormatedWithAdress>
  <DomainObject.Predmet.ProtuStrankaListFormatedWithAdressOIB>
    <izvorni_sadrzaj>
      <item>KICKBOXING KLUB VRAPČE, OIB 25765654360, Srešov klanac 21, 10000 Zagreb</item>
    </izvorni_sadrzaj>
    <derivirana_varijabla naziv="DomainObject.Predmet.ProtuStrankaListFormatedWithAdressOIB_1">
      <item>KICKBOXING KLUB VRAPČE, OIB 25765654360, Srešov klanac 21, 10000 Zagreb</item>
    </derivirana_varijabla>
  </DomainObject.Predmet.ProtuStrankaListFormatedWithAdressOIB>
  <DomainObject.Predmet.ProtuStrankaListNazivFormated>
    <izvorni_sadrzaj>
      <item>KICKBOXING KLUB VRAPČE</item>
    </izvorni_sadrzaj>
    <derivirana_varijabla naziv="DomainObject.Predmet.ProtuStrankaListNazivFormated_1">
      <item>KICKBOXING KLUB VRAPČE</item>
    </derivirana_varijabla>
  </DomainObject.Predmet.ProtuStrankaListNazivFormated>
  <DomainObject.Predmet.ProtuStrankaListNazivFormatedOIB>
    <izvorni_sadrzaj>
      <item>KICKBOXING KLUB VRAPČE, OIB 25765654360</item>
    </izvorni_sadrzaj>
    <derivirana_varijabla naziv="DomainObject.Predmet.ProtuStrankaListNazivFormatedOIB_1">
      <item>KICKBOXING KLUB VRAPČE, OIB 25765654360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KICKBOXING KLUB VRAPČE</izvorni_sadrzaj>
    <derivirana_varijabla naziv="DomainObject.Predmet.ProtustrankaIDrugi_1">KICKBOXING KLUB VRAPČE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KICKBOXING KLUB VRAPČE, OIB 25765654360, Srešov klanac 21, 10000 Zagreb</izvorni_sadrzaj>
    <derivirana_varijabla naziv="DomainObject.Predmet.ProtustrankaIDrugiAdressOIB_1">KICKBOXING KLUB VRAPČE, OIB 25765654360, Srešov klanac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KICKBOXING KLUB VRAPČE</item>
      <item>FINA Regionalni centar Zagreb</item>
    </izvorni_sadrzaj>
    <derivirana_varijabla naziv="DomainObject.Predmet.SudioniciListNaziv_1">
      <item>KICKBOXING KLUB VRAPČE</item>
      <item>FINA Regionalni centar Zagreb</item>
    </derivirana_varijabla>
  </DomainObject.Predmet.SudioniciListNaziv>
  <DomainObject.Predmet.SudioniciListAdressOIB>
    <izvorni_sadrzaj>
      <item>KICKBOXING KLUB VRAPČE, OIB 25765654360, Srešov klanac 21,10000 Zagreb</item>
      <item>FINA Regionalni centar Zagreb, OIB 85821130368, Trg svibanjskih žrtava 1995. 1,10000 Zagreb</item>
    </izvorni_sadrzaj>
    <derivirana_varijabla naziv="DomainObject.Predmet.SudioniciListAdressOIB_1">
      <item>KICKBOXING KLUB VRAPČE, OIB 25765654360, Srešov klanac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25765654360</item>
      <item>, OIB 85821130368</item>
    </izvorni_sadrzaj>
    <derivirana_varijabla naziv="DomainObject.Predmet.SudioniciListNazivOIB_1">
      <item>, OIB 25765654360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971711-AF05-448F-962A-B3EB683282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472</properties:Words>
  <properties:Characters>2575</properties:Characters>
  <properties:Lines>96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2016-08-18T05:07:00Z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2016-08-18T07:10:00Z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