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2ba5" w14:paraId="14f2ba5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F91EAA" w:rsidRPr="00DA585C">
        <w:t>1</w:t>
      </w:r>
      <w:r w:rsidR="00384818" w:rsidRPr="00DA585C">
        <w:t>2</w:t>
      </w:r>
      <w:r w:rsidR="00F91EAA" w:rsidRPr="00DA585C">
        <w:t>/0</w:t>
      </w:r>
      <w:r w:rsidR="00384818" w:rsidRPr="00DA585C">
        <w:t>9</w:t>
      </w:r>
      <w:r w:rsidR="00DA585C" w:rsidRPr="00DA585C">
        <w:t>-533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ZADRU, po sucu ovog suda Ardeni Bajlo kao stečajnom sucu, nad stečajnim dužnikom </w:t>
      </w:r>
      <w:r w:rsidR="00384818" w:rsidRPr="00DA585C">
        <w:t xml:space="preserve">CONTUS </w:t>
      </w:r>
      <w:r w:rsidR="00F91EAA" w:rsidRPr="00DA585C">
        <w:t>d.</w:t>
      </w:r>
      <w:r w:rsidR="00384818" w:rsidRPr="00DA585C">
        <w:t>o.o. Murvica u stečaju, Murvica</w:t>
      </w:r>
      <w:r w:rsidRPr="00DA585C">
        <w:t xml:space="preserve">, dana </w:t>
      </w:r>
      <w:r w:rsidR="00E15555">
        <w:t>28. travnja</w:t>
      </w:r>
      <w:r w:rsidR="00DA585C">
        <w:t xml:space="preserve"> 2016</w:t>
      </w:r>
      <w:r w:rsidRPr="00DA585C">
        <w:t>.</w:t>
      </w:r>
    </w:p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AB6C4C" w:rsidP="00AB6C4C" w:rsidR="00AB6C4C" w:rsidRPr="00DA585C">
      <w:pPr>
        <w:jc w:val="both"/>
      </w:pPr>
    </w:p>
    <w:p w:rsidRDefault="00AB6C4C" w:rsidP="00E15555" w:rsidR="0009493F">
      <w:pPr>
        <w:ind w:firstLine="705"/>
        <w:jc w:val="both"/>
      </w:pPr>
      <w:r w:rsidRPr="00DA585C">
        <w:t>I</w:t>
      </w:r>
      <w:r w:rsidR="00DA585C">
        <w:t xml:space="preserve"> </w:t>
      </w:r>
      <w:r w:rsidR="00E15555" w:rsidRPr="00827FF0">
        <w:t xml:space="preserve">Odobrava se trošak po specifikaciji od dana </w:t>
      </w:r>
      <w:r w:rsidR="00E15555">
        <w:t>01. travnja 2016</w:t>
      </w:r>
      <w:r w:rsidR="00E15555" w:rsidRPr="00827FF0">
        <w:t xml:space="preserve">. na način da se istome na račun plati iznos od </w:t>
      </w:r>
      <w:r w:rsidR="00E15555">
        <w:t>11.704,76</w:t>
      </w:r>
      <w:r w:rsidR="00E15555" w:rsidRPr="00827FF0">
        <w:t xml:space="preserve"> kuna.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 w:rsidRPr="00DA585C">
      <w:pPr>
        <w:jc w:val="both"/>
      </w:pPr>
    </w:p>
    <w:p w:rsidRDefault="00E15555" w:rsidP="00DA585C" w:rsidR="00E15555">
      <w:pPr>
        <w:ind w:firstLine="705"/>
        <w:jc w:val="both"/>
      </w:pPr>
      <w:r>
        <w:t>Stečajni upravitelj imenovan u ovom postupku je nakon zaključenja ovog postupka podnio zahtjev za naknadu troška. Zahtjev je obrazložio i dokumentirao u izvješću od 01. travnja 2016. zatraživši troškove za upotrebu telefona i svog osobnog vozila, koje troškove je imao u razdoblju od 27. kolovoza 2009. do 12. prosinca 2014. kada je postupak zaključen.</w:t>
      </w:r>
    </w:p>
    <w:p w:rsidRDefault="00E15555" w:rsidP="00DA585C" w:rsidR="00E15555">
      <w:pPr>
        <w:ind w:firstLine="705"/>
        <w:jc w:val="both"/>
      </w:pPr>
      <w:r>
        <w:t xml:space="preserve">Stoga je primjenom odredbe čl. 94. st. 3. Stečajnog zakona (Narodne novine 71/15) odlučeno kao u izreci. 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E15555">
        <w:t>28. travnja</w:t>
      </w:r>
      <w:r w:rsidR="00DA585C">
        <w:t xml:space="preserve"> 2016.</w:t>
      </w:r>
    </w:p>
    <w:p w:rsidRDefault="00AB6C4C" w:rsidP="00102D4D" w:rsidR="00AB6C4C" w:rsidRPr="00DA585C"/>
    <w:p w:rsidRDefault="00E15555" w:rsidP="00E15555" w:rsidR="00175B43">
      <w:pPr>
        <w:jc w:val="right"/>
      </w:pPr>
      <w:r>
        <w:t>S</w:t>
      </w:r>
      <w:r w:rsidR="00175B43" w:rsidRPr="002C500F">
        <w:t>u</w:t>
      </w:r>
      <w:r w:rsidR="00175B43">
        <w:t>tkinja:</w:t>
      </w:r>
    </w:p>
    <w:p w:rsidRDefault="00E15555" w:rsidP="00E15555" w:rsidR="00175B43" w:rsidRPr="00F60CD9">
      <w:pPr>
        <w:jc w:val="right"/>
      </w:pPr>
      <w:r>
        <w:t>Ardena Bajlo</w:t>
      </w:r>
    </w:p>
    <w:p w:rsidRDefault="00175B43" w:rsidP="00175B43" w:rsidR="00175B43"/>
    <w:p w:rsidRDefault="00384818" w:rsidP="00384818" w:rsidR="00384818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>dopuštena</w:t>
      </w:r>
      <w:r w:rsidR="007124E7">
        <w:t xml:space="preserve"> je žalba u roku od osam dana od dana dostave istog.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 xml:space="preserve">stečajnom upravitelju </w:t>
      </w:r>
      <w:r w:rsidR="00E15555">
        <w:t>– e-mailom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C544E"/>
    <w:rsid w:val="002259A2"/>
    <w:rsid w:val="00384818"/>
    <w:rsid w:val="003A1FC0"/>
    <w:rsid w:val="003E53A3"/>
    <w:rsid w:val="003E72BE"/>
    <w:rsid w:val="00633783"/>
    <w:rsid w:val="006B6E1C"/>
    <w:rsid w:val="007124E7"/>
    <w:rsid w:val="007E16EA"/>
    <w:rsid w:val="0084010A"/>
    <w:rsid w:val="00886894"/>
    <w:rsid w:val="009909B0"/>
    <w:rsid w:val="00A410F4"/>
    <w:rsid w:val="00A91588"/>
    <w:rsid w:val="00AB6C4C"/>
    <w:rsid w:val="00BB192C"/>
    <w:rsid w:val="00CE069C"/>
    <w:rsid w:val="00DA585C"/>
    <w:rsid w:val="00DE03B5"/>
    <w:rsid w:val="00E15555"/>
    <w:rsid w:val="00E3307B"/>
    <w:rsid w:val="00E44A35"/>
    <w:rsid w:val="00E702CF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2009.</izvorni_sadrzaj>
    <derivirana_varijabla naziv="DomainObject.Predmet.DatumOsnivanja_1">7.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2014.</izvorni_sadrzaj>
    <derivirana_varijabla naziv="DomainObject.Predmet.DatumRjesavanja_1">12.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St-12/2009</izvorni_sadrzaj>
    <derivirana_varijabla naziv="DomainObject.Predmet.OznakaBroj_1">St-12/2009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01.03.2011. odbor vjerovnika
Otvoren stečaj 27.08.2009.,Brisan 29.01.15.
Ostatak spisa posal u referadu 05.04.2016.</izvorni_sadrzaj>
    <derivirana_varijabla naziv="DomainObject.Predmet.PrimjedbaSuca_1">01.03.2011. odbor vjerovnika
Otvoren stečaj 27.08.2009.,Brisan 29.01.15.
Ostatak spisa posal u referadu 05.04.2016.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CONTUS d.o.o.,  Murvica zastupanog po punomoćniku MILAN LJUBIČIĆ</izvorni_sadrzaj>
    <derivirana_varijabla naziv="DomainObject.Predmet.ProtustrankaFormated_1">  CONTUS d.o.o.,  Murvica zastupanog po punomoćniku MILAN LJUBIČIĆ</derivirana_varijabla>
  </DomainObject.Predmet.ProtustrankaFormated>
  <DomainObject.Predmet.ProtustrankaFormatedOIB>
    <izvorni_sadrzaj>  CONTUS d.o.o.,  Murvica, OIB 61930398585 zastupanog po punomoćniku MILAN LJUBIČIĆ</izvorni_sadrzaj>
    <derivirana_varijabla naziv="DomainObject.Predmet.ProtustrankaFormatedOIB_1">  CONTUS d.o.o.,  Murvica, OIB 61930398585 zastupanog po punomoćniku MILAN LJUBIČIĆ</derivirana_varijabla>
  </DomainObject.Predmet.ProtustrankaFormatedOIB>
  <DomainObject.Predmet.ProtustrankaFormatedWithAdress>
    <izvorni_sadrzaj> CONTUS d.o.o.,  Murvica, MURVICA BB, MURVICA zastupanog po punomoćniku MILAN LJUBIČIĆ</izvorni_sadrzaj>
    <derivirana_varijabla naziv="DomainObject.Predmet.ProtustrankaFormatedWithAdress_1"> CONTUS d.o.o.,  Murvica, MURVICA BB, MURVICA zastupanog po punomoćniku MILAN LJUBIČIĆ</derivirana_varijabla>
  </DomainObject.Predmet.ProtustrankaFormatedWithAdress>
  <DomainObject.Predmet.ProtustrankaFormatedWithAdressOIB>
    <izvorni_sadrzaj> CONTUS d.o.o.,  Murvica, OIB 61930398585, MURVICA BB, MURVICA zastupanog po punomoćniku MILAN LJUBIČIĆ</izvorni_sadrzaj>
    <derivirana_varijabla naziv="DomainObject.Predmet.ProtustrankaFormatedWithAdressOIB_1"> CONTUS d.o.o.,  Murvica, OIB 61930398585, MURVICA BB, MURVICA zastupanog po punomoćniku MILAN LJUBIČIĆ</derivirana_varijabla>
  </DomainObject.Predmet.ProtustrankaFormatedWithAdressOIB>
  <DomainObject.Predmet.ProtustrankaWithAdress>
    <izvorni_sadrzaj>CONTUS d.o.o.,  Murvica MURVICA BB, MURVICA</izvorni_sadrzaj>
    <derivirana_varijabla naziv="DomainObject.Predmet.ProtustrankaWithAdress_1">CONTUS d.o.o.,  Murvica MURVICA BB, MURVICA</derivirana_varijabla>
  </DomainObject.Predmet.ProtustrankaWithAdress>
  <DomainObject.Predmet.ProtustrankaWithAdressOIB>
    <izvorni_sadrzaj>CONTUS d.o.o.,  Murvica, OIB 61930398585, MURVICA BB, MURVICA</izvorni_sadrzaj>
    <derivirana_varijabla naziv="DomainObject.Predmet.ProtustrankaWithAdressOIB_1">CONTUS d.o.o.,  Murvica, OIB 61930398585, MURVICA BB, MURVICA</derivirana_varijabla>
  </DomainObject.Predmet.ProtustrankaWithAdressOIB>
  <DomainObject.Predmet.ProtustrankaNazivFormated>
    <izvorni_sadrzaj>CONTUS d.o.o.,  Murvica</izvorni_sadrzaj>
    <derivirana_varijabla naziv="DomainObject.Predmet.ProtustrankaNazivFormated_1">CONTUS d.o.o.,  Murvica</derivirana_varijabla>
  </DomainObject.Predmet.ProtustrankaNazivFormated>
  <DomainObject.Predmet.ProtustrankaNazivFormatedOIB>
    <izvorni_sadrzaj>CONTUS d.o.o.,  Murvica, OIB 61930398585</izvorni_sadrzaj>
    <derivirana_varijabla naziv="DomainObject.Predmet.ProtustrankaNazivFormatedOIB_1">CONTUS d.o.o.,  Murvica, OIB 61930398585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OLVIN d.o.o., Kali zastupanog po punomoćniku ZVONIMIR RAJČIĆ</izvorni_sadrzaj>
    <derivirana_varijabla naziv="DomainObject.Predmet.StrankaFormated_1">  OLVIN d.o.o., Kali zastupanog po punomoćniku ZVONIMIR RAJČIĆ</derivirana_varijabla>
  </DomainObject.Predmet.StrankaFormated>
  <DomainObject.Predmet.StrankaFormatedOIB>
    <izvorni_sadrzaj>  OLVIN d.o.o., Kali, OIB 87591819780 zastupanog po punomoćniku ZVONIMIR RAJČIĆ</izvorni_sadrzaj>
    <derivirana_varijabla naziv="DomainObject.Predmet.StrankaFormatedOIB_1">  OLVIN d.o.o., Kali, OIB 87591819780 zastupanog po punomoćniku ZVONIMIR RAJČIĆ</derivirana_varijabla>
  </DomainObject.Predmet.StrankaFormatedOIB>
  <DomainObject.Predmet.StrankaFormatedWithAdress>
    <izvorni_sadrzaj> OLVIN d.o.o., Kali, KALI, Kali zastupanog po punomoćniku ZVONIMIR RAJČIĆ</izvorni_sadrzaj>
    <derivirana_varijabla naziv="DomainObject.Predmet.StrankaFormatedWithAdress_1"> OLVIN d.o.o., Kali, KALI, Kali zastupanog po punomoćniku ZVONIMIR RAJČIĆ</derivirana_varijabla>
  </DomainObject.Predmet.StrankaFormatedWithAdress>
  <DomainObject.Predmet.StrankaFormatedWithAdressOIB>
    <izvorni_sadrzaj> OLVIN d.o.o., Kali, OIB 87591819780, KALI, Kali zastupanog po punomoćniku ZVONIMIR RAJČIĆ</izvorni_sadrzaj>
    <derivirana_varijabla naziv="DomainObject.Predmet.StrankaFormatedWithAdressOIB_1"> OLVIN d.o.o., Kali, OIB 87591819780, KALI, Kali zastupanog po punomoćniku ZVONIMIR RAJČIĆ</derivirana_varijabla>
  </DomainObject.Predmet.StrankaFormatedWithAdressOIB>
  <DomainObject.Predmet.StrankaWithAdress>
    <izvorni_sadrzaj>OLVIN d.o.o., Kali KALI,Kali</izvorni_sadrzaj>
    <derivirana_varijabla naziv="DomainObject.Predmet.StrankaWithAdress_1">OLVIN d.o.o., Kali KALI,Kali</derivirana_varijabla>
  </DomainObject.Predmet.StrankaWithAdress>
  <DomainObject.Predmet.StrankaWithAdressOIB>
    <izvorni_sadrzaj>OLVIN d.o.o., Kali, OIB 87591819780, KALI,Kali</izvorni_sadrzaj>
    <derivirana_varijabla naziv="DomainObject.Predmet.StrankaWithAdressOIB_1">OLVIN d.o.o., Kali, OIB 87591819780, KALI,Kali</derivirana_varijabla>
  </DomainObject.Predmet.StrankaWithAdressOIB>
  <DomainObject.Predmet.StrankaNazivFormated>
    <izvorni_sadrzaj>OLVIN d.o.o., Kali</izvorni_sadrzaj>
    <derivirana_varijabla naziv="DomainObject.Predmet.StrankaNazivFormated_1">OLVIN d.o.o., Kali</derivirana_varijabla>
  </DomainObject.Predmet.StrankaNazivFormated>
  <DomainObject.Predmet.StrankaNazivFormatedOIB>
    <izvorni_sadrzaj>OLVIN d.o.o., Kali, OIB 87591819780</izvorni_sadrzaj>
    <derivirana_varijabla naziv="DomainObject.Predmet.StrankaNazivFormatedOIB_1">OLVIN d.o.o., Kali, OIB 87591819780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OLVIN d.o.o., Kali zastupanog po punomoćniku ZVONIMIR RAJČIĆ</item>
    </izvorni_sadrzaj>
    <derivirana_varijabla naziv="DomainObject.Predmet.StrankaListFormated_1">
      <item>OLVIN d.o.o., Kali zastupanog po punomoćniku ZVONIMIR RAJČIĆ</item>
    </derivirana_varijabla>
  </DomainObject.Predmet.StrankaListFormated>
  <DomainObject.Predmet.StrankaListFormatedOIB>
    <izvorni_sadrzaj>
      <item>OLVIN d.o.o., Kali, OIB 87591819780 zastupanog po punomoćniku ZVONIMIR RAJČIĆ</item>
    </izvorni_sadrzaj>
    <derivirana_varijabla naziv="DomainObject.Predmet.StrankaListFormatedOIB_1">
      <item>OLVIN d.o.o., Kali, OIB 87591819780 zastupanog po punomoćniku ZVONIMIR RAJČIĆ</item>
    </derivirana_varijabla>
  </DomainObject.Predmet.StrankaListFormatedOIB>
  <DomainObject.Predmet.StrankaListFormatedWithAdress>
    <izvorni_sadrzaj>
      <item>OLVIN d.o.o., Kali, KALI, Kali zastupanog po punomoćniku ZVONIMIR RAJČIĆ</item>
    </izvorni_sadrzaj>
    <derivirana_varijabla naziv="DomainObject.Predmet.StrankaListFormatedWithAdress_1">
      <item>OLVIN d.o.o., Kali, KALI, Kali zastupanog po punomoćniku ZVONIMIR RAJČIĆ</item>
    </derivirana_varijabla>
  </DomainObject.Predmet.StrankaListFormatedWithAdress>
  <DomainObject.Predmet.StrankaListFormatedWithAdressOIB>
    <izvorni_sadrzaj>
      <item>OLVIN d.o.o., Kali, OIB 87591819780, KALI, Kali zastupanog po punomoćniku ZVONIMIR RAJČIĆ</item>
    </izvorni_sadrzaj>
    <derivirana_varijabla naziv="DomainObject.Predmet.StrankaListFormatedWithAdressOIB_1">
      <item>OLVIN d.o.o., Kali, OIB 87591819780, KALI, Kali zastupanog po punomoćniku ZVONIMIR RAJČIĆ</item>
    </derivirana_varijabla>
  </DomainObject.Predmet.StrankaListFormatedWithAdressOIB>
  <DomainObject.Predmet.StrankaListNazivFormated>
    <izvorni_sadrzaj>
      <item>OLVIN d.o.o., Kali</item>
    </izvorni_sadrzaj>
    <derivirana_varijabla naziv="DomainObject.Predmet.StrankaListNazivFormated_1">
      <item>OLVIN d.o.o., Kali</item>
    </derivirana_varijabla>
  </DomainObject.Predmet.StrankaListNazivFormated>
  <DomainObject.Predmet.StrankaListNazivFormatedOIB>
    <izvorni_sadrzaj>
      <item>OLVIN d.o.o., Kali, OIB 87591819780</item>
    </izvorni_sadrzaj>
    <derivirana_varijabla naziv="DomainObject.Predmet.StrankaListNazivFormatedOIB_1">
      <item>OLVIN d.o.o., Kali, OIB 87591819780</item>
    </derivirana_varijabla>
  </DomainObject.Predmet.StrankaListNazivFormatedOIB>
  <DomainObject.Predmet.ProtuStrankaListFormated>
    <izvorni_sadrzaj>
      <item>CONTUS d.o.o.,  Murvica zastupanog po punomoćniku MILAN LJUBIČIĆ</item>
    </izvorni_sadrzaj>
    <derivirana_varijabla naziv="DomainObject.Predmet.ProtuStrankaListFormated_1">
      <item>CONTUS d.o.o.,  Murvica zastupanog po punomoćniku MILAN LJUBIČIĆ</item>
    </derivirana_varijabla>
  </DomainObject.Predmet.ProtuStrankaListFormated>
  <DomainObject.Predmet.ProtuStrankaListFormatedOIB>
    <izvorni_sadrzaj>
      <item>CONTUS d.o.o.,  Murvica, OIB 61930398585 zastupanog po punomoćniku MILAN LJUBIČIĆ</item>
    </izvorni_sadrzaj>
    <derivirana_varijabla naziv="DomainObject.Predmet.ProtuStrankaListFormatedOIB_1">
      <item>CONTUS d.o.o.,  Murvica, OIB 61930398585 zastupanog po punomoćniku MILAN LJUBIČIĆ</item>
    </derivirana_varijabla>
  </DomainObject.Predmet.ProtuStrankaListFormatedOIB>
  <DomainObject.Predmet.ProtuStrankaListFormatedWithAdress>
    <izvorni_sadrzaj>
      <item>CONTUS d.o.o.,  Murvica, MURVICA BB, MURVICA zastupanog po punomoćniku MILAN LJUBIČIĆ</item>
    </izvorni_sadrzaj>
    <derivirana_varijabla naziv="DomainObject.Predmet.ProtuStrankaListFormatedWithAdress_1">
      <item>CONTUS d.o.o.,  Murvica, MURVICA BB, MURVICA zastupanog po punomoćniku MILAN LJUBIČIĆ</item>
    </derivirana_varijabla>
  </DomainObject.Predmet.ProtuStrankaListFormatedWithAdress>
  <DomainObject.Predmet.ProtuStrankaListFormatedWithAdressOIB>
    <izvorni_sadrzaj>
      <item>CONTUS d.o.o.,  Murvica, OIB 61930398585, MURVICA BB, MURVICA zastupanog po punomoćniku MILAN LJUBIČIĆ</item>
    </izvorni_sadrzaj>
    <derivirana_varijabla naziv="DomainObject.Predmet.ProtuStrankaListFormatedWithAdressOIB_1">
      <item>CONTUS d.o.o.,  Murvica, OIB 61930398585, MURVICA BB, MURVICA zastupanog po punomoćniku MILAN LJUBIČIĆ</item>
    </derivirana_varijabla>
  </DomainObject.Predmet.ProtuStrankaListFormatedWithAdressOIB>
  <DomainObject.Predmet.ProtuStrankaListNazivFormated>
    <izvorni_sadrzaj>
      <item>CONTUS d.o.o.,  Murvica</item>
    </izvorni_sadrzaj>
    <derivirana_varijabla naziv="DomainObject.Predmet.ProtuStrankaListNazivFormated_1">
      <item>CONTUS d.o.o.,  Murvica</item>
    </derivirana_varijabla>
  </DomainObject.Predmet.ProtuStrankaListNazivFormated>
  <DomainObject.Predmet.ProtuStrankaListNazivFormatedOIB>
    <izvorni_sadrzaj>
      <item>CONTUS d.o.o.,  Murvica, OIB 61930398585</item>
    </izvorni_sadrzaj>
    <derivirana_varijabla naziv="DomainObject.Predmet.ProtuStrankaListNazivFormatedOIB_1">
      <item>CONTUS d.o.o.,  Murvica, OIB 61930398585</item>
    </derivirana_varijabla>
  </DomainObject.Predmet.ProtuStrankaListNazivFormatedOIB>
  <DomainObject.Predmet.OstaliListFormated>
    <izvorni_sadrzaj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izvorni_sadrzaj>
    <derivirana_varijabla naziv="DomainObject.Predmet.OstaliListFormated_1"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derivirana_varijabla>
  </DomainObject.Predmet.OstaliListFormated>
  <DomainObject.Predmet.OstaliListFormatedOIB>
    <izvorni_sadrzaj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izvorni_sadrzaj>
    <derivirana_varijabla naziv="DomainObject.Predmet.OstaliListFormatedOIB_1"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derivirana_varijabla>
  </DomainObject.Predmet.OstaliListFormatedOIB>
  <DomainObject.Predmet.OstaliListFormatedWithAdress>
    <izvorni_sadrzaj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izvorni_sadrzaj>
    <derivirana_varijabla naziv="DomainObject.Predmet.OstaliListFormatedWithAdress_1"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derivirana_varijabla>
  </DomainObject.Predmet.OstaliListFormatedWithAdress>
  <DomainObject.Predmet.OstaliListFormatedWithAdressOIB>
    <izvorni_sadrzaj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izvorni_sadrzaj>
    <derivirana_varijabla naziv="DomainObject.Predmet.OstaliListFormatedWithAdressOIB_1"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derivirana_varijabla>
  </DomainObject.Predmet.OstaliListFormatedWithAdressOIB>
  <DomainObject.Predmet.OstaliListNazivFormated>
    <izvorni_sadrzaj>
      <item>ZVONIMIR RAJČIĆ</item>
      <item>MILAN LJUBIČIĆ</item>
      <item>GRAD ZADAR</item>
      <item>Hypo Alpe Adria bank d.d. Zagreb</item>
      <item>Odvjetnik Damir Tomić (ZA HYPO)</item>
    </izvorni_sadrzaj>
    <derivirana_varijabla naziv="DomainObject.Predmet.OstaliListNazivFormated_1">
      <item>ZVONIMIR RAJČIĆ</item>
      <item>MILAN LJUBIČIĆ</item>
      <item>GRAD ZADAR</item>
      <item>Hypo Alpe Adria bank d.d. Zagreb</item>
      <item>Odvjetnik Damir Tomić (ZA HYPO)</item>
    </derivirana_varijabla>
  </DomainObject.Predmet.OstaliListNazivFormated>
  <DomainObject.Predmet.OstaliListNazivFormatedOIB>
    <izvorni_sadrzaj>
      <item>ZVONIMIR RAJČIĆ</item>
      <item>MILAN LJUBIČIĆ</item>
      <item>GRAD ZADAR</item>
      <item>Hypo Alpe Adria bank d.d. Zagreb</item>
      <item>Odvjetnik Damir Tomić (ZA HYPO)</item>
    </izvorni_sadrzaj>
    <derivirana_varijabla naziv="DomainObject.Predmet.OstaliListNazivFormatedOIB_1">
      <item>ZVONIMIR RAJČIĆ</item>
      <item>MILAN LJUBIČIĆ</item>
      <item>GRAD ZADAR</item>
      <item>Hypo Alpe Adria bank d.d. Zagreb</item>
      <item>Odvjetnik Damir Tomić (ZA HYPO)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OLVIN d.o.o., Kali</izvorni_sadrzaj>
    <derivirana_varijabla naziv="DomainObject.Predmet.StrankaIDrugi_1">OLVIN d.o.o., Kali</derivirana_varijabla>
  </DomainObject.Predmet.StrankaIDrugi>
  <DomainObject.Predmet.ProtustrankaIDrugi>
    <izvorni_sadrzaj>CONTUS d.o.o.,  Murvica</izvorni_sadrzaj>
    <derivirana_varijabla naziv="DomainObject.Predmet.ProtustrankaIDrugi_1">CONTUS d.o.o.,  Murvica</derivirana_varijabla>
  </DomainObject.Predmet.ProtustrankaIDrugi>
  <DomainObject.Predmet.StrankaIDrugiAdressOIB>
    <izvorni_sadrzaj>OLVIN d.o.o., Kali, OIB 87591819780, KALI, Kali</izvorni_sadrzaj>
    <derivirana_varijabla naziv="DomainObject.Predmet.StrankaIDrugiAdressOIB_1">OLVIN d.o.o., Kali, OIB 87591819780, KALI, Kali</derivirana_varijabla>
  </DomainObject.Predmet.StrankaIDrugiAdressOIB>
  <DomainObject.Predmet.ProtustrankaIDrugiAdressOIB>
    <izvorni_sadrzaj>CONTUS d.o.o.,  Murvica, OIB 61930398585, MURVICA BB, MURVICA</izvorni_sadrzaj>
    <derivirana_varijabla naziv="DomainObject.Predmet.ProtustrankaIDrugiAdressOIB_1">CONTUS d.o.o.,  Murvica, OIB 61930398585, MURVICA BB,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2014.</izvorni_sadrzaj>
    <derivirana_varijabla naziv="DomainObject.Predmet.OdlukaRjesenje.DatumDonosenjaOdluke_1">12. prosinca 2014.</derivirana_varijabla>
  </DomainObject.Predmet.OdlukaRjesenje.DatumDonosenjaOdluke>
  <DomainObject.Predmet.OdlukaRjesenje.DatumPravomocnosti>
    <izvorni_sadrzaj>21. siječnja 2015.</izvorni_sadrzaj>
    <derivirana_varijabla naziv="DomainObject.Predmet.OdlukaRjesenje.DatumPravomocnosti_1">21. siječnja 2015.</derivirana_varijabla>
  </DomainObject.Predmet.OdlukaRjesenje.DatumPravomocnosti>
  <DomainObject.Predmet.OdlukaRjesenje.Oznaka>
    <izvorni_sadrzaj>St-12/2009-295</izvorni_sadrzaj>
    <derivirana_varijabla naziv="DomainObject.Predmet.OdlukaRjesenje.Oznaka_1">St-12/2009-295</derivirana_varijabla>
  </DomainObject.Predmet.OdlukaRjesenje.Oznaka>
  <DomainObject.Predmet.SudioniciListNaziv>
    <izvorni_sadrzaj>
      <item>ZVONIMIR RAJČIĆ</item>
      <item>OLVIN d.o.o., Kali</item>
      <item>MILAN LJUBIČIĆ</item>
      <item>CONTUS d.o.o.,  Murvica</item>
      <item>GRAD ZADAR</item>
      <item>Hypo Alpe Adria bank d.d. Zagreb</item>
      <item>Odvjetnik Damir Tomić (ZA HYPO)</item>
    </izvorni_sadrzaj>
    <derivirana_varijabla naziv="DomainObject.Predmet.SudioniciListNaziv_1">
      <item>ZVONIMIR RAJČIĆ</item>
      <item>OLVIN d.o.o., Kali</item>
      <item>MILAN LJUBIČIĆ</item>
      <item>CONTUS d.o.o.,  Murvica</item>
      <item>GRAD ZADAR</item>
      <item>Hypo Alpe Adria bank d.d. Zagreb</item>
      <item>Odvjetnik Damir Tomić (ZA HYPO)</item>
    </derivirana_varijabla>
  </DomainObject.Predmet.SudioniciListNaziv>
  <DomainObject.Predmet.SudioniciListAdressOIB>
    <izvorni_sadrzaj>
      <item>ZVONIMIR RAJČIĆ, ZADAR,Zadar</item>
      <item>OLVIN d.o.o., Kali, OIB 87591819780, KALI,Kali</item>
      <item>MILAN LJUBIČIĆ, ŠIMUNI 142,Pag</item>
      <item>CONTUS d.o.o.,  Murvica, OIB 61930398585, MURVICA BB,MURVICA</item>
      <item>GRAD ZADAR, Narodni trg 1,23000 Zadar</item>
      <item>Hypo Alpe Adria bank d.d. Zagreb, Slavnoska avenija 6,10000 Zagreb</item>
      <item>Odvjetnik Damir Tomić (ZA HYPO), Tršćanska 5.B.,21 000 Split</item>
    </izvorni_sadrzaj>
    <derivirana_varijabla naziv="DomainObject.Predmet.SudioniciListAdressOIB_1">
      <item>ZVONIMIR RAJČIĆ, ZADAR,Zadar</item>
      <item>OLVIN d.o.o., Kali, OIB 87591819780, KALI,Kali</item>
      <item>MILAN LJUBIČIĆ, ŠIMUNI 142,Pag</item>
      <item>CONTUS d.o.o.,  Murvica, OIB 61930398585, MURVICA BB,MURVICA</item>
      <item>GRAD ZADAR, Narodni trg 1,23000 Zadar</item>
      <item>Hypo Alpe Adria bank d.d. Zagreb, Slavnoska avenija 6,10000 Zagreb</item>
      <item>Odvjetnik Damir Tomić (ZA HYPO), Tršćanska 5.B.,21 000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87591819780</item>
      <item>, OIB null</item>
      <item>, OIB 61930398585</item>
      <item>, OIB null</item>
      <item>, OIB null</item>
      <item>, OIB null</item>
    </izvorni_sadrzaj>
    <derivirana_varijabla naziv="DomainObject.Predmet.SudioniciListNazivOIB_1">
      <item>, OIB null</item>
      <item>, OIB 87591819780</item>
      <item>, OIB null</item>
      <item>, OIB 61930398585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197</properties:Words>
  <properties:Characters>897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2016-04-28T09:05:00Z</dcterms:created>
  <dc:creator>abajlo</dc:creator>
  <cp:lastModifiedBy>wsadmin</cp:lastModifiedBy>
  <cp:lastPrinted>2016-03-25T10:50:00Z</cp:lastPrinted>
  <dcterms:modified xmlns:xsi="http://www.w3.org/2001/XMLSchema-instance" xsi:type="dcterms:W3CDTF">2016-04-28T09:12:00Z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