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61e60" w14:paraId="6461e60"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454529">
        <w:rPr>
          <w:szCs w:val="24"/>
          <w:lang w:val="hr-HR"/>
        </w:rPr>
        <w:t>81</w:t>
      </w:r>
      <w:r w:rsidR="00B73A06" w:rsidRPr="00FE7FBF">
        <w:rPr>
          <w:szCs w:val="24"/>
          <w:lang w:val="hr-HR"/>
        </w:rPr>
        <w:t>/201</w:t>
      </w:r>
      <w:r w:rsidR="00454529">
        <w:rPr>
          <w:szCs w:val="24"/>
          <w:lang w:val="hr-HR"/>
        </w:rPr>
        <w:t>6</w:t>
      </w:r>
      <w:r w:rsidR="00B73A06" w:rsidRPr="00FE7FBF">
        <w:rPr>
          <w:szCs w:val="24"/>
          <w:lang w:val="hr-HR"/>
        </w:rPr>
        <w:t>-</w:t>
      </w:r>
      <w:r w:rsidR="00454529">
        <w:rPr>
          <w:szCs w:val="24"/>
          <w:lang w:val="hr-HR"/>
        </w:rPr>
        <w:t>4</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740630">
        <w:rPr>
          <w:lang w:val="hr-HR"/>
        </w:rPr>
        <w:t xml:space="preserve">LANKOM jednostavno društvo s ograničenom odgovornošću za trgovinu, proizvodnju i usluge, Veliko Trojstvo, Bilogorska ulica 36, </w:t>
      </w:r>
      <w:r w:rsidR="00740630" w:rsidRPr="000664E3">
        <w:rPr>
          <w:lang w:val="hr-HR"/>
        </w:rPr>
        <w:t>MB</w:t>
      </w:r>
      <w:r w:rsidR="00740630">
        <w:rPr>
          <w:lang w:val="hr-HR"/>
        </w:rPr>
        <w:t>S: 010092179, OIB: 70762664572</w:t>
      </w:r>
      <w:r w:rsidR="00D823F0" w:rsidRPr="000664E3">
        <w:rPr>
          <w:lang w:val="hr-HR"/>
        </w:rPr>
        <w:t>,</w:t>
      </w:r>
      <w:r w:rsidRPr="00FE7FBF">
        <w:rPr>
          <w:lang w:val="hr-HR"/>
        </w:rPr>
        <w:t xml:space="preserve"> </w:t>
      </w:r>
      <w:r w:rsidR="00AA2E47">
        <w:rPr>
          <w:lang w:val="hr-HR"/>
        </w:rPr>
        <w:t xml:space="preserve">dana </w:t>
      </w:r>
      <w:r w:rsidR="00740630">
        <w:rPr>
          <w:lang w:val="hr-HR"/>
        </w:rPr>
        <w:t>01</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Bjelovar je dana </w:t>
      </w:r>
      <w:r w:rsidR="00740630">
        <w:rPr>
          <w:lang w:val="hr-HR"/>
        </w:rPr>
        <w:t>29</w:t>
      </w:r>
      <w:r>
        <w:rPr>
          <w:lang w:val="hr-HR"/>
        </w:rPr>
        <w:t xml:space="preserve">. </w:t>
      </w:r>
      <w:r w:rsidR="00740630">
        <w:rPr>
          <w:lang w:val="hr-HR"/>
        </w:rPr>
        <w:t>siječnja</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740630">
        <w:rPr>
          <w:lang w:val="hr-HR"/>
        </w:rPr>
        <w:t xml:space="preserve">LANKOM jednostavno društvo s ograničenom odgovornošću za trgovinu, proizvodnju i usluge, Veliko Trojstvo, Bilogorska ulica 36, </w:t>
      </w:r>
      <w:r w:rsidR="00740630" w:rsidRPr="000664E3">
        <w:rPr>
          <w:lang w:val="hr-HR"/>
        </w:rPr>
        <w:t>MB</w:t>
      </w:r>
      <w:r w:rsidR="00740630">
        <w:rPr>
          <w:lang w:val="hr-HR"/>
        </w:rPr>
        <w:t>S: 010092179, OIB: 70762664572</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740630">
        <w:rPr>
          <w:lang w:val="hr-HR"/>
        </w:rPr>
        <w:t>12.360,00</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740630">
        <w:rPr>
          <w:lang w:val="hr-HR"/>
        </w:rPr>
        <w:t>01</w:t>
      </w:r>
      <w:r>
        <w:rPr>
          <w:lang w:val="hr-HR"/>
        </w:rPr>
        <w:t xml:space="preserve">. </w:t>
      </w:r>
      <w:r w:rsidR="00740630">
        <w:rPr>
          <w:lang w:val="hr-HR"/>
        </w:rPr>
        <w:t>veljače</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740630">
        <w:rPr>
          <w:lang w:val="hr-HR"/>
        </w:rPr>
        <w:t xml:space="preserve">LANKOM jednostavno društvo s ograničenom odgovornošću za trgovinu, proizvodnju i usluge, Veliko Trojstvo, Bilogorska ulica 36, </w:t>
      </w:r>
      <w:r w:rsidR="00740630" w:rsidRPr="000664E3">
        <w:rPr>
          <w:lang w:val="hr-HR"/>
        </w:rPr>
        <w:t>MB</w:t>
      </w:r>
      <w:r w:rsidR="00740630">
        <w:rPr>
          <w:lang w:val="hr-HR"/>
        </w:rPr>
        <w:t>S: 010092179, OIB: 70762664572</w:t>
      </w:r>
      <w:r w:rsidRPr="000664E3">
        <w:rPr>
          <w:lang w:val="hr-HR"/>
        </w:rPr>
        <w:t>, koji se vod</w:t>
      </w:r>
      <w:r>
        <w:rPr>
          <w:lang w:val="hr-HR"/>
        </w:rPr>
        <w:t>i kod ovoga suda pod brojem St-</w:t>
      </w:r>
      <w:r w:rsidR="00740630">
        <w:rPr>
          <w:lang w:val="hr-HR"/>
        </w:rPr>
        <w:t>81</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740630">
        <w:rPr>
          <w:lang w:val="hr-HR"/>
        </w:rPr>
        <w:t>12.360,00</w:t>
      </w:r>
      <w:r w:rsidR="00740630" w:rsidRPr="000664E3">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A2E47">
      <w:pPr>
        <w:ind w:firstLine="851"/>
        <w:jc w:val="both"/>
        <w:rPr>
          <w:lang w:val="hr-HR"/>
        </w:rPr>
      </w:pPr>
      <w:r>
        <w:rPr>
          <w:lang w:val="hr-HR"/>
        </w:rPr>
        <w:lastRenderedPageBreak/>
        <w:t xml:space="preserve">Podneskom od </w:t>
      </w:r>
      <w:r w:rsidR="00740630">
        <w:rPr>
          <w:lang w:val="hr-HR"/>
        </w:rPr>
        <w:t>15</w:t>
      </w:r>
      <w:r>
        <w:rPr>
          <w:lang w:val="hr-HR"/>
        </w:rPr>
        <w:t xml:space="preserve">. </w:t>
      </w:r>
      <w:r w:rsidR="00740630">
        <w:rPr>
          <w:lang w:val="hr-HR"/>
        </w:rPr>
        <w:t>ožujka</w:t>
      </w:r>
      <w:r>
        <w:rPr>
          <w:lang w:val="hr-HR"/>
        </w:rPr>
        <w:t xml:space="preserve"> 2016. godine dužnik je dostavio dokumentaciju i to uplatnicu i potvrdu Financijske agencije iz koje proizlazi da na dan 1</w:t>
      </w:r>
      <w:r w:rsidR="00740630">
        <w:rPr>
          <w:lang w:val="hr-HR"/>
        </w:rPr>
        <w:t>5</w:t>
      </w:r>
      <w:r>
        <w:rPr>
          <w:lang w:val="hr-HR"/>
        </w:rPr>
        <w:t xml:space="preserve">. </w:t>
      </w:r>
      <w:r w:rsidR="00740630">
        <w:rPr>
          <w:lang w:val="hr-HR"/>
        </w:rPr>
        <w:t>ožujka</w:t>
      </w:r>
      <w:r>
        <w:rPr>
          <w:lang w:val="hr-HR"/>
        </w:rPr>
        <w:t xml:space="preserve"> 2016.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740630">
        <w:rPr>
          <w:lang w:val="hr-HR"/>
        </w:rPr>
        <w:t>6</w:t>
      </w:r>
      <w:r>
        <w:rPr>
          <w:lang w:val="hr-HR"/>
        </w:rPr>
        <w:t xml:space="preserve">) iz koje proizlazi </w:t>
      </w:r>
      <w:r w:rsidR="00766CB0">
        <w:rPr>
          <w:lang w:val="hr-HR"/>
        </w:rPr>
        <w:t xml:space="preserve">da  dužnik na </w:t>
      </w:r>
      <w:r>
        <w:rPr>
          <w:lang w:val="hr-HR"/>
        </w:rPr>
        <w:t xml:space="preserve">dan </w:t>
      </w:r>
      <w:r w:rsidR="00740630">
        <w:rPr>
          <w:lang w:val="hr-HR"/>
        </w:rPr>
        <w:t xml:space="preserve">15. ožujka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740630">
        <w:rPr>
          <w:lang w:val="hr-HR"/>
        </w:rPr>
        <w:t>6</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740630">
        <w:rPr>
          <w:szCs w:val="24"/>
          <w:lang w:val="hr-HR"/>
        </w:rPr>
        <w:t>1</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B76B36">
      <w:pPr>
        <w:rPr>
          <w:lang w:val="hr-HR"/>
        </w:rPr>
      </w:pPr>
      <w:r>
        <w:rPr>
          <w:lang w:val="hr-HR"/>
        </w:rPr>
        <w:t xml:space="preserve">          -dužniku i zak. zastupnika dužnika 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01</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4E2" w:rsidR="00E264E2">
      <w:r>
        <w:separator/>
      </w:r>
    </w:p>
  </w:endnote>
  <w:endnote w:id="0" w:type="continuationSeparator">
    <w:p w:rsidRDefault="00E264E2" w:rsidR="00E26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4E2" w:rsidR="00E264E2">
      <w:r>
        <w:separator/>
      </w:r>
    </w:p>
  </w:footnote>
  <w:footnote w:id="0" w:type="continuationSeparator">
    <w:p w:rsidRDefault="00E264E2" w:rsidR="00E26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54BB">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740630">
      <w:t>81</w:t>
    </w:r>
    <w:r w:rsidR="00864F33">
      <w:t>/201</w:t>
    </w:r>
    <w:r w:rsidR="00740630">
      <w:t>6</w:t>
    </w:r>
    <w:r w:rsidR="00864F33">
      <w:t>-</w:t>
    </w:r>
    <w:r w:rsidR="00740630">
      <w:t>4</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54BB"/>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2AD"/>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0954BB"/>
    <w:rPr>
      <w:color w:val="808080"/>
      <w:bdr w:space="0" w:sz="0" w:color="auto" w:val="none"/>
      <w:shd w:fill="auto" w:color="auto" w:val="clear"/>
    </w:rPr>
  </w:style>
  <w:style w:customStyle="true" w:styleId="eSPISCCParagraphDefaultFont" w:type="character">
    <w:name w:val="eSPIS_CC_Paragraph Default Font"/>
    <w:basedOn w:val="Zadanifontodlomka"/>
    <w:rsid w:val="000954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54B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954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54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0954BB"/>
    <w:rPr>
      <w:color w:val="808080"/>
      <w:bdr w:color="auto" w:space="0" w:sz="0" w:val="none"/>
      <w:shd w:color="auto" w:fill="auto" w:val="clear"/>
    </w:rPr>
  </w:style>
  <w:style w:customStyle="1" w:styleId="eSPISCCParagraphDefaultFont" w:type="character">
    <w:name w:val="eSPIS_CC_Paragraph Default Font"/>
    <w:basedOn w:val="Zadanifontodlomka"/>
    <w:rsid w:val="000954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54BB"/>
    <w:rPr>
      <w:szCs w:val="24"/>
      <w:bdr w:color="auto" w:space="0" w:sz="0" w:val="none"/>
      <w:shd w:color="auto" w:fill="FFFFCC" w:val="clear"/>
      <w:lang w:val="hr-HR"/>
    </w:rPr>
  </w:style>
  <w:style w:customStyle="1" w:styleId="PozadinaSvijetloCrvena" w:type="character">
    <w:name w:val="Pozadina_SvijetloCrvena"/>
    <w:basedOn w:val="eSPISCCParagraphDefaultFont"/>
    <w:rsid w:val="000954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54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St-81/2016</izvorni_sadrzaj>
    <derivirana_varijabla naziv="DomainObject.Predmet.OznakaBroj_1">St-81/2016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LANKOM jednostavno društvo s ograničenom odgovornošću za trgovinu, proizvodnju i usluge, Veliko Trojstvo zastupanog po punomoćniku Ivana Koruc</izvorni_sadrzaj>
    <derivirana_varijabla naziv="DomainObject.Predmet.ProtustrankaFormated_1">  LANKOM jednostavno društvo s ograničenom odgovornošću za trgovinu, proizvodnju i usluge, Veliko Trojstvo zastupanog po punomoćniku Ivana Koruc</derivirana_varijabla>
  </DomainObject.Predmet.ProtustrankaFormated>
  <DomainObject.Predmet.ProtustrankaFormatedOIB>
    <izvorni_sadrzaj>  LANKOM jednostavno društvo s ograničenom odgovornošću za trgovinu, proizvodnju i usluge, Veliko Trojstvo, OIB 70762664572 zastupanog po punomoćniku Ivana Koruc</izvorni_sadrzaj>
    <derivirana_varijabla naziv="DomainObject.Predmet.ProtustrankaFormatedOIB_1">  LANKOM jednostavno društvo s ograničenom odgovornošću za trgovinu, proizvodnju i usluge, Veliko Trojstvo, OIB 70762664572 zastupanog po punomoćniku Ivana Koruc</derivirana_varijabla>
  </DomainObject.Predmet.ProtustrankaFormatedOIB>
  <DomainObject.Predmet.ProtustrankaFormatedWithAdress>
    <izvorni_sadrzaj> LANKOM jednostavno društvo s ograničenom odgovornošću za trgovinu, proizvodnju i usluge, Veliko Trojstvo, Bilogorska ulica 36, 43000 Veliko Trojstvo zastupanog po punomoćniku Ivana Koruc</izvorni_sadrzaj>
    <derivirana_varijabla naziv="DomainObject.Predmet.ProtustrankaFormatedWithAdress_1"> LANKOM jednostavno društvo s ograničenom odgovornošću za trgovinu, proizvodnju i usluge, Veliko Trojstvo, Bilogorska ulica 36, 43000 Veliko Trojstvo zastupanog po punomoćniku Ivana Koruc</derivirana_varijabla>
  </DomainObject.Predmet.ProtustrankaFormatedWithAdress>
  <DomainObject.Predmet.ProtustrankaFormatedWithAdressOIB>
    <izvorni_sadrzaj> LANKOM jednostavno društvo s ograničenom odgovornošću za trgovinu, proizvodnju i usluge, Veliko Trojstvo, OIB 70762664572, Bilogorska ulica 36, 43000 Veliko Trojstvo zastupanog po punomoćniku Ivana Koruc</izvorni_sadrzaj>
    <derivirana_varijabla naziv="DomainObject.Predmet.ProtustrankaFormatedWithAdressOIB_1"> LANKOM jednostavno društvo s ograničenom odgovornošću za trgovinu, proizvodnju i usluge, Veliko Trojstvo, OIB 70762664572, Bilogorska ulica 36, 43000 Veliko Trojstvo zastupanog po punomoćniku Ivana Koruc</derivirana_varijabla>
  </DomainObject.Predmet.ProtustrankaFormatedWithAdressOIB>
  <DomainObject.Predmet.ProtustrankaWithAdress>
    <izvorni_sadrzaj>LANKOM jednostavno društvo s ograničenom odgovornošću za trgovinu, proizvodnju i usluge, Veliko Trojstvo Bilogorska ulica 36, 43000 Veliko Trojstvo</izvorni_sadrzaj>
    <derivirana_varijabla naziv="DomainObject.Predmet.ProtustrankaWithAdress_1">LANKOM jednostavno društvo s ograničenom odgovornošću za trgovinu, proizvodnju i usluge, Veliko Trojstvo Bilogorska ulica 36, 43000 Veliko Trojstvo</derivirana_varijabla>
  </DomainObject.Predmet.ProtustrankaWithAdress>
  <DomainObject.Predmet.ProtustrankaWithAdressOIB>
    <izvorni_sadrzaj>LANKOM jednostavno društvo s ograničenom odgovornošću za trgovinu, proizvodnju i usluge, Veliko Trojstvo, OIB 70762664572, Bilogorska ulica 36, 43000 Veliko Trojstvo</izvorni_sadrzaj>
    <derivirana_varijabla naziv="DomainObject.Predmet.ProtustrankaWithAdressOIB_1">LANKOM jednostavno društvo s ograničenom odgovornošću za trgovinu, proizvodnju i usluge, Veliko Trojstvo, OIB 70762664572, Bilogorska ulica 36, 43000 Veliko Trojstvo</derivirana_varijabla>
  </DomainObject.Predmet.ProtustrankaWithAdressOIB>
  <DomainObject.Predmet.ProtustrankaNazivFormated>
    <izvorni_sadrzaj>LANKOM jednostavno društvo s ograničenom odgovornošću za trgovinu, proizvodnju i usluge, Veliko Trojstvo</izvorni_sadrzaj>
    <derivirana_varijabla naziv="DomainObject.Predmet.ProtustrankaNazivFormated_1">LANKOM jednostavno društvo s ograničenom odgovornošću za trgovinu, proizvodnju i usluge, Veliko Trojstvo</derivirana_varijabla>
  </DomainObject.Predmet.ProtustrankaNazivFormated>
  <DomainObject.Predmet.ProtustrankaNazivFormatedOIB>
    <izvorni_sadrzaj>LANKOM jednostavno društvo s ograničenom odgovornošću za trgovinu, proizvodnju i usluge, Veliko Trojstvo, OIB 70762664572</izvorni_sadrzaj>
    <derivirana_varijabla naziv="DomainObject.Predmet.ProtustrankaNazivFormatedOIB_1">LANKOM jednostavno društvo s ograničenom odgovornošću za trgovinu, proizvodnju i usluge, Veliko Trojstvo, OIB 70762664572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LANKOM jednostavno društvo s ograničenom odgovornošću za trgovinu, proizvodnju i usluge, Veliko Trojstvo zastupanog po punomoćniku Ivana Koruc</item>
    </izvorni_sadrzaj>
    <derivirana_varijabla naziv="DomainObject.Predmet.ProtuStrankaListFormated_1">
      <item>LANKOM jednostavno društvo s ograničenom odgovornošću za trgovinu, proizvodnju i usluge, Veliko Trojstvo zastupanog po punomoćniku Ivana Koruc</item>
    </derivirana_varijabla>
  </DomainObject.Predmet.ProtuStrankaListFormated>
  <DomainObject.Predmet.ProtuStrankaListFormatedOIB>
    <izvorni_sadrzaj>
      <item>LANKOM jednostavno društvo s ograničenom odgovornošću za trgovinu, proizvodnju i usluge, Veliko Trojstvo, OIB 70762664572 zastupanog po punomoćniku Ivana Koruc</item>
    </izvorni_sadrzaj>
    <derivirana_varijabla naziv="DomainObject.Predmet.ProtuStrankaListFormatedOIB_1">
      <item>LANKOM jednostavno društvo s ograničenom odgovornošću za trgovinu, proizvodnju i usluge, Veliko Trojstvo, OIB 70762664572 zastupanog po punomoćniku Ivana Koruc</item>
    </derivirana_varijabla>
  </DomainObject.Predmet.ProtuStrankaListFormatedOIB>
  <DomainObject.Predmet.ProtuStrankaListFormatedWithAdress>
    <izvorni_sadrzaj>
      <item>LANKOM jednostavno društvo s ograničenom odgovornošću za trgovinu, proizvodnju i usluge, Veliko Trojstvo, Bilogorska ulica 36, 43000 Veliko Trojstvo zastupanog po punomoćniku Ivana Koruc</item>
    </izvorni_sadrzaj>
    <derivirana_varijabla naziv="DomainObject.Predmet.ProtuStrankaListFormatedWithAdress_1">
      <item>LANKOM jednostavno društvo s ograničenom odgovornošću za trgovinu, proizvodnju i usluge, Veliko Trojstvo, Bilogorska ulica 36, 43000 Veliko Trojstvo zastupanog po punomoćniku Ivana Koruc</item>
    </derivirana_varijabla>
  </DomainObject.Predmet.ProtuStrankaListFormatedWithAdress>
  <DomainObject.Predmet.ProtuStrankaListFormatedWithAdressOIB>
    <izvorni_sadrzaj>
      <item>LANKOM jednostavno društvo s ograničenom odgovornošću za trgovinu, proizvodnju i usluge, Veliko Trojstvo, OIB 70762664572, Bilogorska ulica 36, 43000 Veliko Trojstvo zastupanog po punomoćniku Ivana Koruc</item>
    </izvorni_sadrzaj>
    <derivirana_varijabla naziv="DomainObject.Predmet.ProtuStrankaListFormatedWithAdressOIB_1">
      <item>LANKOM jednostavno društvo s ograničenom odgovornošću za trgovinu, proizvodnju i usluge, Veliko Trojstvo, OIB 70762664572, Bilogorska ulica 36, 43000 Veliko Trojstvo zastupanog po punomoćniku Ivana Koruc</item>
    </derivirana_varijabla>
  </DomainObject.Predmet.ProtuStrankaListFormatedWithAdressOIB>
  <DomainObject.Predmet.ProtuStrankaListNazivFormated>
    <izvorni_sadrzaj>
      <item>LANKOM jednostavno društvo s ograničenom odgovornošću za trgovinu, proizvodnju i usluge, Veliko Trojstvo</item>
    </izvorni_sadrzaj>
    <derivirana_varijabla naziv="DomainObject.Predmet.ProtuStrankaListNazivFormated_1">
      <item>LANKOM jednostavno društvo s ograničenom odgovornošću za trgovinu, proizvodnju i usluge, Veliko Trojstvo</item>
    </derivirana_varijabla>
  </DomainObject.Predmet.ProtuStrankaListNazivFormated>
  <DomainObject.Predmet.ProtuStrankaListNazivFormatedOIB>
    <izvorni_sadrzaj>
      <item>LANKOM jednostavno društvo s ograničenom odgovornošću za trgovinu, proizvodnju i usluge, Veliko Trojstvo, OIB 70762664572</item>
    </izvorni_sadrzaj>
    <derivirana_varijabla naziv="DomainObject.Predmet.ProtuStrankaListNazivFormatedOIB_1">
      <item>LANKOM jednostavno društvo s ograničenom odgovornošću za trgovinu, proizvodnju i usluge, Veliko Trojstvo, OIB 70762664572</item>
    </derivirana_varijabla>
  </DomainObject.Predmet.ProtuStrankaListNazivFormatedOIB>
  <DomainObject.Predmet.OstaliListFormated>
    <izvorni_sadrzaj>
      <item>Ivana Koruc punomoćnik sudionika u postupku LANKOM jednostavno društvo s ograničenom odgovornošću za trgovinu, proizvodnju i usluge, Veliko Trojstvo</item>
    </izvorni_sadrzaj>
    <derivirana_varijabla naziv="DomainObject.Predmet.OstaliListFormated_1">
      <item>Ivana Koruc punomoćnik sudionika u postupku LANKOM jednostavno društvo s ograničenom odgovornošću za trgovinu, proizvodnju i usluge, Veliko Trojstvo</item>
    </derivirana_varijabla>
  </DomainObject.Predmet.OstaliListFormated>
  <DomainObject.Predmet.OstaliListFormatedOIB>
    <izvorni_sadrzaj>
      <item>Ivana Koruc, OIB 28920826843 punomoćnik sudionika u postupku LANKOM jednostavno društvo s ograničenom odgovornošću za trgovinu, proizvodnju i usluge, Veliko Trojstvo</item>
    </izvorni_sadrzaj>
    <derivirana_varijabla naziv="DomainObject.Predmet.OstaliListFormatedOIB_1">
      <item>Ivana Koruc, OIB 28920826843 punomoćnik sudionika u postupku LANKOM jednostavno društvo s ograničenom odgovornošću za trgovinu, proizvodnju i usluge, Veliko Trojstvo</item>
    </derivirana_varijabla>
  </DomainObject.Predmet.OstaliListFormatedOIB>
  <DomainObject.Predmet.OstaliListFormatedWithAdress>
    <izvorni_sadrzaj>
      <item>Ivana Koruc, Bilogorska ulica 36, 43000 Veliko Trojstvo punomoćnik sudionika u postupku LANKOM jednostavno društvo s ograničenom odgovornošću za trgovinu, proizvodnju i usluge, Veliko Trojstvo</item>
    </izvorni_sadrzaj>
    <derivirana_varijabla naziv="DomainObject.Predmet.OstaliListFormatedWithAdress_1">
      <item>Ivana Koruc, Bilogorska ulica 36, 43000 Veliko Trojstvo punomoćnik sudionika u postupku LANKOM jednostavno društvo s ograničenom odgovornošću za trgovinu, proizvodnju i usluge, Veliko Trojstvo</item>
    </derivirana_varijabla>
  </DomainObject.Predmet.OstaliListFormatedWithAdress>
  <DomainObject.Predmet.OstaliListFormatedWithAdressOIB>
    <izvorni_sadrzaj>
      <item>Ivana Koruc, OIB 28920826843, Bilogorska ulica 36, 43000 Veliko Trojstvo punomoćnik sudionika u postupku LANKOM jednostavno društvo s ograničenom odgovornošću za trgovinu, proizvodnju i usluge, Veliko Trojstvo</item>
    </izvorni_sadrzaj>
    <derivirana_varijabla naziv="DomainObject.Predmet.OstaliListFormatedWithAdressOIB_1">
      <item>Ivana Koruc, OIB 28920826843, Bilogorska ulica 36, 43000 Veliko Trojstvo punomoćnik sudionika u postupku LANKOM jednostavno društvo s ograničenom odgovornošću za trgovinu, proizvodnju i usluge, Veliko Trojstvo</item>
    </derivirana_varijabla>
  </DomainObject.Predmet.OstaliListFormatedWithAdressOIB>
  <DomainObject.Predmet.OstaliListNazivFormated>
    <izvorni_sadrzaj>
      <item>Ivana Koruc</item>
    </izvorni_sadrzaj>
    <derivirana_varijabla naziv="DomainObject.Predmet.OstaliListNazivFormated_1">
      <item>Ivana Koruc</item>
    </derivirana_varijabla>
  </DomainObject.Predmet.OstaliListNazivFormated>
  <DomainObject.Predmet.OstaliListNazivFormatedOIB>
    <izvorni_sadrzaj>
      <item>Ivana Koruc, OIB 28920826843</item>
    </izvorni_sadrzaj>
    <derivirana_varijabla naziv="DomainObject.Predmet.OstaliListNazivFormatedOIB_1">
      <item>Ivana Koruc, OIB 28920826843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LANKOM jednostavno društvo s ograničenom odgovornošću za trgovinu, proizvodnju i usluge, Veliko Trojstvo</izvorni_sadrzaj>
    <derivirana_varijabla naziv="DomainObject.Predmet.ProtustrankaIDrugi_1">LANKOM jednostavno društvo s ograničenom odgovornošću za trgovinu, proizvodnju i usluge, Veliko Trojstvo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LANKOM jednostavno društvo s ograničenom odgovornošću za trgovinu, proizvodnju i usluge, Veliko Trojstvo, OIB 70762664572, Bilogorska ulica 36, 43000 Veliko Trojstvo</izvorni_sadrzaj>
    <derivirana_varijabla naziv="DomainObject.Predmet.ProtustrankaIDrugiAdressOIB_1">LANKOM jednostavno društvo s ograničenom odgovornošću za trgovinu, proizvodnju i usluge, Veliko Trojstvo, OIB 70762664572, Bilogorska ulica 36,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LANKOM jednostavno društvo s ograničenom odgovornošću za trgovinu, proizvodnju i usluge, Veliko Trojstvo</item>
      <item>Ivana Koruc</item>
    </izvorni_sadrzaj>
    <derivirana_varijabla naziv="DomainObject.Predmet.SudioniciListNaziv_1">
      <item>FINA, RC ZAGREB, Podružnica Bjelovar</item>
      <item>LANKOM jednostavno društvo s ograničenom odgovornošću za trgovinu, proizvodnju i usluge, Veliko Trojstvo</item>
      <item>Ivana Koruc</item>
    </derivirana_varijabla>
  </DomainObject.Predmet.SudioniciListNaziv>
  <DomainObject.Predmet.SudioniciListAdressOIB>
    <izvorni_sadrzaj>
      <item>FINA, RC ZAGREB, Podružnica Bjelovar, OIB 85821130368, F. Supila 4,43000 Bjelovar</item>
      <item>LANKOM jednostavno društvo s ograničenom odgovornošću za trgovinu, proizvodnju i usluge, Veliko Trojstvo, OIB 70762664572, Bilogorska ulica 36,43000 Veliko Trojstvo</item>
      <item>Ivana Koruc, OIB 28920826843, Bilogorska ulica 36,43000 Veliko Trojstvo</item>
    </izvorni_sadrzaj>
    <derivirana_varijabla naziv="DomainObject.Predmet.SudioniciListAdressOIB_1">
      <item>FINA, RC ZAGREB, Podružnica Bjelovar, OIB 85821130368, F. Supila 4,43000 Bjelovar</item>
      <item>LANKOM jednostavno društvo s ograničenom odgovornošću za trgovinu, proizvodnju i usluge, Veliko Trojstvo, OIB 70762664572, Bilogorska ulica 36,43000 Veliko Trojstvo</item>
      <item>Ivana Koruc, OIB 28920826843, Bilogorska ulica 36,43000 Veliko Trojstvo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70762664572</item>
      <item>, OIB 28920826843</item>
    </izvorni_sadrzaj>
    <derivirana_varijabla naziv="DomainObject.Predmet.SudioniciListNazivOIB_1">
      <item>, OIB 85821130368</item>
      <item>, OIB 70762664572</item>
      <item>, OIB 28920826843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7DD74-91ED-47D9-8872-820002E3F0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676</properties:Words>
  <properties:Characters>3721</properties:Characters>
  <properties:Lines>100</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2016-09-01T08:20:00Z</dcterms:created>
  <dc:creator>553y7k3</dc:creator>
  <cp:lastModifiedBy>Miroslav Lovreković</cp:lastModifiedBy>
  <cp:lastPrinted>2016-04-12T06:05:00Z</cp:lastPrinted>
  <dcterms:modified xmlns:xsi="http://www.w3.org/2001/XMLSchema-instance" xsi:type="dcterms:W3CDTF">2016-09-01T08:34:00Z</dcterms:modified>
  <cp:revision>8</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