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bbc0" w14:paraId="4a9bbc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F41323" w:rsidR="00F41323" w:rsidRPr="00F41323">
      <w:pPr>
        <w:pStyle w:val="NormaleSPIS"/>
        <w:ind w:firstLine="708" w:left="4956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1323" w:rsidRPr="00F41323">
        <w:rPr>
          <w:rFonts w:cs="Times New Roman"/>
        </w:rPr>
        <w:t xml:space="preserve">       Poslovni broj 3. St-208/2017-1</w:t>
      </w:r>
    </w:p>
    <w:p w:rsidRDefault="00F41323" w:rsidP="00F41323" w:rsidR="00F41323" w:rsidRPr="00F41323">
      <w:pPr>
        <w:spacing w:after="0"/>
        <w:rPr>
          <w:rFonts w:cs="Times New Roman" w:eastAsia="Times New Roman"/>
          <w:lang w:eastAsia="hr-HR"/>
        </w:rPr>
      </w:pPr>
      <w:r w:rsidRPr="00F41323">
        <w:rPr>
          <w:rFonts w:cs="Times New Roman" w:eastAsia="Times New Roman"/>
          <w:lang w:eastAsia="hr-HR"/>
        </w:rPr>
        <w:tab/>
        <w:t>REPUBLIKA HRVATSKA</w:t>
      </w:r>
    </w:p>
    <w:p w:rsidRDefault="00F41323" w:rsidP="00F41323" w:rsidR="00F41323" w:rsidRPr="00F41323">
      <w:pPr>
        <w:spacing w:after="0"/>
        <w:ind w:firstLine="708"/>
        <w:rPr>
          <w:rFonts w:cs="Times New Roman" w:eastAsia="Times New Roman"/>
          <w:lang w:eastAsia="hr-HR"/>
        </w:rPr>
      </w:pPr>
      <w:r w:rsidRPr="00F41323">
        <w:rPr>
          <w:rFonts w:cs="Times New Roman" w:eastAsia="Times New Roman"/>
          <w:lang w:eastAsia="hr-HR"/>
        </w:rPr>
        <w:t>TRGOVAČKI SUD U ZADRU</w:t>
      </w:r>
    </w:p>
    <w:p w:rsidRDefault="00F41323" w:rsidP="00F41323" w:rsidR="00F41323" w:rsidRPr="00F41323">
      <w:pPr>
        <w:spacing w:after="0"/>
        <w:ind w:firstLine="708"/>
        <w:rPr>
          <w:rFonts w:cs="Times New Roman" w:eastAsia="Times New Roman"/>
          <w:lang w:eastAsia="hr-HR"/>
        </w:rPr>
      </w:pPr>
      <w:r w:rsidRPr="00F41323">
        <w:rPr>
          <w:rFonts w:cs="Times New Roman" w:eastAsia="Times New Roman"/>
          <w:lang w:eastAsia="hr-HR"/>
        </w:rPr>
        <w:t>Zadar, Dr. Franje Tuđmana 35</w:t>
      </w:r>
    </w:p>
    <w:p w:rsidRDefault="00F41323" w:rsidP="00F41323" w:rsidR="00F41323" w:rsidRPr="00F413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1323" w:rsidP="00F41323" w:rsidR="00F41323" w:rsidRPr="00F413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1323" w:rsidP="00F41323" w:rsidR="00F41323" w:rsidRPr="00F41323">
      <w:pPr>
        <w:spacing w:after="0"/>
        <w:jc w:val="center"/>
        <w:rPr>
          <w:rFonts w:cs="Times New Roman" w:eastAsia="Times New Roman"/>
          <w:lang w:eastAsia="hr-HR"/>
        </w:rPr>
      </w:pPr>
      <w:r w:rsidRPr="00F41323">
        <w:rPr>
          <w:rFonts w:cs="Times New Roman" w:eastAsia="Times New Roman"/>
          <w:lang w:eastAsia="hr-HR"/>
        </w:rPr>
        <w:t xml:space="preserve">R E P U B L I K A  H R V A T S K A </w:t>
      </w:r>
    </w:p>
    <w:p w:rsidRDefault="00F41323" w:rsidP="00F41323" w:rsidR="00F41323" w:rsidRPr="00F413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1323" w:rsidP="00F41323" w:rsidR="00F41323" w:rsidRPr="00F41323">
      <w:pPr>
        <w:spacing w:after="0"/>
        <w:jc w:val="center"/>
        <w:rPr>
          <w:rFonts w:cs="Times New Roman" w:eastAsia="Times New Roman"/>
          <w:lang w:eastAsia="hr-HR"/>
        </w:rPr>
      </w:pPr>
      <w:r w:rsidRPr="00F41323">
        <w:rPr>
          <w:rFonts w:cs="Times New Roman" w:eastAsia="Times New Roman"/>
          <w:lang w:eastAsia="hr-HR"/>
        </w:rPr>
        <w:t xml:space="preserve">R J E Š E NJ E </w:t>
      </w:r>
    </w:p>
    <w:p w:rsidRDefault="00F41323" w:rsidP="00F41323" w:rsidR="00F41323" w:rsidRPr="00F4132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F41323" w:rsidP="00F41323" w:rsidR="00F41323" w:rsidRPr="00F4132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41323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FONTANELA TEKSTIL d.o.o. sa sjedištem u Zadru, Jadranska cesta 119, OIB: 44346606448, zastupanom po direktoru Borisu Mileti iz Zadra, Dinarska 2, 15. svibnja 2017., </w:t>
      </w:r>
    </w:p>
    <w:p w:rsidRDefault="00F41323" w:rsidP="00F41323" w:rsidR="00F41323" w:rsidRPr="00F413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1323" w:rsidP="00F41323" w:rsidR="00F41323" w:rsidRPr="00F41323">
      <w:pPr>
        <w:spacing w:after="0"/>
        <w:jc w:val="center"/>
        <w:rPr>
          <w:rFonts w:cs="Times New Roman" w:eastAsia="Times New Roman"/>
          <w:lang w:eastAsia="hr-HR"/>
        </w:rPr>
      </w:pPr>
      <w:r w:rsidRPr="00F41323">
        <w:rPr>
          <w:rFonts w:cs="Times New Roman" w:eastAsia="Times New Roman"/>
          <w:lang w:eastAsia="hr-HR"/>
        </w:rPr>
        <w:t>r i je š i o   j e</w:t>
      </w:r>
    </w:p>
    <w:p w:rsidRDefault="00F41323" w:rsidP="00F41323" w:rsidR="00F41323" w:rsidRPr="00F413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1323" w:rsidP="00F41323" w:rsidR="00F41323" w:rsidRPr="00F413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1323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F41323" w:rsidP="00F41323" w:rsidR="00F41323" w:rsidRPr="00F41323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F41323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Pr="00F41323">
        <w:rPr>
          <w:rFonts w:cs="Times New Roman" w:eastAsia="Times New Roman"/>
          <w:b/>
          <w:lang w:eastAsia="hr-HR"/>
        </w:rPr>
        <w:t>7. lipnja 2017. u 9,20 sati u zgradi ovog suda, sudnica broj 34/I.</w:t>
      </w:r>
    </w:p>
    <w:p w:rsidRDefault="00F41323" w:rsidP="00F41323" w:rsidR="00F41323" w:rsidRPr="00F413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1323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Boris Mileta iz Zadra,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F41323" w:rsidP="00F41323" w:rsidR="00F41323" w:rsidRPr="00F41323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F41323">
        <w:rPr>
          <w:rFonts w:cs="Times New Roman" w:eastAsia="Times New Roman"/>
          <w:lang w:eastAsia="hr-HR"/>
        </w:rPr>
        <w:t xml:space="preserve">IV. </w:t>
      </w:r>
      <w:r w:rsidRPr="00F41323">
        <w:rPr>
          <w:rFonts w:cs="Times New Roman" w:eastAsia="Times New Roman"/>
          <w:b/>
          <w:lang w:eastAsia="hr-HR"/>
        </w:rPr>
        <w:t>Ako osoba ovlaštena za zastupanje dužnika po zakonu Boris Mileta iz Zadra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F41323" w:rsidP="00F41323" w:rsidR="00F41323" w:rsidRPr="00F413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1323" w:rsidP="00F41323" w:rsidR="00F41323" w:rsidRPr="00F413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1323" w:rsidP="00F41323" w:rsidR="00F41323" w:rsidRPr="00F41323">
      <w:pPr>
        <w:spacing w:after="0"/>
        <w:jc w:val="center"/>
        <w:rPr>
          <w:rFonts w:cs="Times New Roman" w:eastAsia="Times New Roman"/>
          <w:lang w:eastAsia="hr-HR"/>
        </w:rPr>
      </w:pPr>
      <w:r w:rsidRPr="00F41323">
        <w:rPr>
          <w:rFonts w:cs="Times New Roman" w:eastAsia="Times New Roman"/>
          <w:lang w:eastAsia="hr-HR"/>
        </w:rPr>
        <w:t>U Zadru 15. svibnja 2017.</w:t>
      </w:r>
    </w:p>
    <w:p w:rsidRDefault="00F41323" w:rsidP="00F41323" w:rsidR="00F41323" w:rsidRPr="00F41323">
      <w:pPr>
        <w:spacing w:after="0"/>
        <w:rPr>
          <w:rFonts w:cs="Times New Roman" w:eastAsia="Times New Roman"/>
          <w:lang w:eastAsia="hr-HR"/>
        </w:rPr>
      </w:pPr>
    </w:p>
    <w:p w:rsidRDefault="00F41323" w:rsidP="00F41323" w:rsidR="00F41323" w:rsidRPr="00F41323">
      <w:pPr>
        <w:spacing w:after="0"/>
        <w:ind w:left="708"/>
        <w:rPr>
          <w:rFonts w:cs="Times New Roman" w:eastAsia="Times New Roman"/>
          <w:lang w:eastAsia="hr-HR"/>
        </w:rPr>
      </w:pPr>
    </w:p>
    <w:p w:rsidRDefault="00F41323" w:rsidP="00F41323" w:rsidR="00F41323" w:rsidRPr="00F41323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F41323">
        <w:rPr>
          <w:rFonts w:cs="Times New Roman" w:eastAsia="Times New Roman"/>
          <w:lang w:eastAsia="hr-HR"/>
        </w:rPr>
        <w:t xml:space="preserve">                                    Sutkinja                                                                                                                                                                                                 Tina Grgas</w:t>
      </w:r>
    </w:p>
    <w:p w:rsidRDefault="00F41323" w:rsidP="00F41323" w:rsidR="00F41323" w:rsidRPr="00F41323">
      <w:pPr>
        <w:spacing w:after="0"/>
        <w:rPr>
          <w:rFonts w:cs="Times New Roman" w:eastAsia="Times New Roman"/>
          <w:lang w:eastAsia="hr-HR"/>
        </w:rPr>
      </w:pPr>
    </w:p>
    <w:p w:rsidRDefault="00F41323" w:rsidP="00F41323" w:rsidR="00F41323" w:rsidRPr="00F41323">
      <w:pPr>
        <w:spacing w:after="0"/>
        <w:ind w:firstLine="708"/>
        <w:rPr>
          <w:rFonts w:cs="Times New Roman" w:eastAsia="Times New Roman"/>
          <w:lang w:eastAsia="hr-HR"/>
        </w:rPr>
      </w:pPr>
      <w:r w:rsidRPr="00F41323">
        <w:rPr>
          <w:rFonts w:cs="Times New Roman" w:eastAsia="Times New Roman"/>
          <w:lang w:eastAsia="hr-HR"/>
        </w:rPr>
        <w:t xml:space="preserve">UPUTA O PRAVNOM LIJEKU: </w:t>
      </w:r>
    </w:p>
    <w:p w:rsidRDefault="00F41323" w:rsidP="00F41323" w:rsidR="00F41323" w:rsidRPr="00F413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1323">
        <w:rPr>
          <w:rFonts w:cs="Times New Roman" w:eastAsia="Times New Roman"/>
          <w:lang w:eastAsia="hr-HR"/>
        </w:rPr>
        <w:t>Protiv ovog rješenja nije dopuštena posebna žalba (čl. 115. st. 1. Stečajnog zakona).</w:t>
      </w:r>
    </w:p>
    <w:p w:rsidRDefault="00F41323" w:rsidP="00F41323" w:rsidR="00F41323" w:rsidRPr="00F4132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41323" w:rsidP="00F41323" w:rsidR="00F41323" w:rsidRPr="00F4132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41323" w:rsidP="00F41323" w:rsidR="00F41323" w:rsidRPr="00F413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1323" w:rsidP="00F41323" w:rsidR="00F41323" w:rsidRPr="00F413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1323">
        <w:rPr>
          <w:rFonts w:cs="Times New Roman" w:eastAsia="Times New Roman"/>
          <w:lang w:eastAsia="hr-HR"/>
        </w:rPr>
        <w:t xml:space="preserve">Dostaviti: </w:t>
      </w:r>
    </w:p>
    <w:p w:rsidRDefault="00F41323" w:rsidP="00F41323" w:rsidR="00F41323" w:rsidRPr="00F41323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41323">
        <w:rPr>
          <w:rFonts w:cs="Times New Roman" w:eastAsia="Times New Roman"/>
          <w:lang w:eastAsia="hr-HR"/>
        </w:rPr>
        <w:t>Članu uprave dužnika Borisu Mileti iz Zadra na adresu Dinarska 2 neposredno</w:t>
      </w:r>
    </w:p>
    <w:p w:rsidRDefault="00F41323" w:rsidP="00F41323" w:rsidR="00F41323" w:rsidRPr="00F41323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F41323">
        <w:rPr>
          <w:rFonts w:cs="Times New Roman" w:eastAsia="Times New Roman"/>
          <w:lang w:eastAsia="hr-HR"/>
        </w:rPr>
        <w:t>Dužniku</w:t>
      </w:r>
    </w:p>
    <w:p w:rsidRDefault="00F41323" w:rsidP="00F41323" w:rsidR="00AE649C" w:rsidRPr="00B76F3C">
      <w:pPr>
        <w:pStyle w:val="NormaleSPIS"/>
      </w:pPr>
      <w:r w:rsidRPr="00F41323">
        <w:rPr>
          <w:rFonts w:cs="Times New Roman"/>
        </w:rPr>
        <w:t xml:space="preserve">FINA  i svima putem e-Oglasne ploče sudova-na dužnika  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2D5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32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99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St-208/2017-2</izvorni_sadrzaj>
    <derivirana_varijabla naziv="DomainObject.Oznaka_1">St-208/2017-2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St-208/2017</izvorni_sadrzaj>
    <derivirana_varijabla naziv="DomainObject.Predmet.OznakaBroj_1">St-208/2017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FONTANELA TEKSTIL d.o.o. za proizvodnju i trgovinu</izvorni_sadrzaj>
    <derivirana_varijabla naziv="DomainObject.Predmet.ProtustrankaFormated_1">  FONTANELA TEKSTIL d.o.o. za proizvodnju i trgovinu</derivirana_varijabla>
  </DomainObject.Predmet.ProtustrankaFormated>
  <DomainObject.Predmet.ProtustrankaFormatedOIB>
    <izvorni_sadrzaj>  FONTANELA TEKSTIL d.o.o. za proizvodnju i trgovinu, OIB 44346606448</izvorni_sadrzaj>
    <derivirana_varijabla naziv="DomainObject.Predmet.ProtustrankaFormatedOIB_1">  FONTANELA TEKSTIL d.o.o. za proizvodnju i trgovinu, OIB 44346606448</derivirana_varijabla>
  </DomainObject.Predmet.ProtustrankaFormatedOIB>
  <DomainObject.Predmet.ProtustrankaFormatedWithAdress>
    <izvorni_sadrzaj> FONTANELA TEKSTIL d.o.o. za proizvodnju i trgovinu, Jadranska cesta 119, 23000 Zadar</izvorni_sadrzaj>
    <derivirana_varijabla naziv="DomainObject.Predmet.ProtustrankaFormatedWithAdress_1"> FONTANELA TEKSTIL d.o.o. za proizvodnju i trgovinu, Jadranska cesta 119, 23000 Zadar</derivirana_varijabla>
  </DomainObject.Predmet.ProtustrankaFormatedWithAdress>
  <DomainObject.Predmet.ProtustrankaFormatedWithAdressOIB>
    <izvorni_sadrzaj> FONTANELA TEKSTIL d.o.o. za proizvodnju i trgovinu, OIB 44346606448, Jadranska cesta 119, 23000 Zadar</izvorni_sadrzaj>
    <derivirana_varijabla naziv="DomainObject.Predmet.ProtustrankaFormatedWithAdressOIB_1"> FONTANELA TEKSTIL d.o.o. za proizvodnju i trgovinu, OIB 44346606448, Jadranska cesta 119, 23000 Zadar</derivirana_varijabla>
  </DomainObject.Predmet.ProtustrankaFormatedWithAdressOIB>
  <DomainObject.Predmet.ProtustrankaWithAdress>
    <izvorni_sadrzaj>FONTANELA TEKSTIL d.o.o. za proizvodnju i trgovinu Jadranska cesta 119, 23000 Zadar</izvorni_sadrzaj>
    <derivirana_varijabla naziv="DomainObject.Predmet.ProtustrankaWithAdress_1">FONTANELA TEKSTIL d.o.o. za proizvodnju i trgovinu Jadranska cesta 119, 23000 Zadar</derivirana_varijabla>
  </DomainObject.Predmet.ProtustrankaWithAdress>
  <DomainObject.Predmet.ProtustrankaWithAdressOIB>
    <izvorni_sadrzaj>FONTANELA TEKSTIL d.o.o. za proizvodnju i trgovinu, OIB 44346606448, Jadranska cesta 119, 23000 Zadar</izvorni_sadrzaj>
    <derivirana_varijabla naziv="DomainObject.Predmet.ProtustrankaWithAdressOIB_1">FONTANELA TEKSTIL d.o.o. za proizvodnju i trgovinu, OIB 44346606448, Jadranska cesta 119, 23000 Zadar</derivirana_varijabla>
  </DomainObject.Predmet.ProtustrankaWithAdressOIB>
  <DomainObject.Predmet.ProtustrankaNazivFormated>
    <izvorni_sadrzaj>FONTANELA TEKSTIL d.o.o. za proizvodnju i trgovinu</izvorni_sadrzaj>
    <derivirana_varijabla naziv="DomainObject.Predmet.ProtustrankaNazivFormated_1">FONTANELA TEKSTIL d.o.o. za proizvodnju i trgovinu</derivirana_varijabla>
  </DomainObject.Predmet.ProtustrankaNazivFormated>
  <DomainObject.Predmet.ProtustrankaNazivFormatedOIB>
    <izvorni_sadrzaj>FONTANELA TEKSTIL d.o.o. za proizvodnju i trgovinu, OIB 44346606448</izvorni_sadrzaj>
    <derivirana_varijabla naziv="DomainObject.Predmet.ProtustrankaNazivFormatedOIB_1">FONTANELA TEKSTIL d.o.o. za proizvodnju i trgovinu, OIB 44346606448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Boris Mileta</izvorni_sadrzaj>
    <derivirana_varijabla naziv="DomainObject.Predmet.StrankaFormated_1">  Fina; Boris Mileta</derivirana_varijabla>
  </DomainObject.Predmet.StrankaFormated>
  <DomainObject.Predmet.StrankaFormatedOIB>
    <izvorni_sadrzaj>  Fina, OIB 85821130368; Boris Mileta, OIB 72196489388</izvorni_sadrzaj>
    <derivirana_varijabla naziv="DomainObject.Predmet.StrankaFormatedOIB_1">  Fina, OIB 85821130368; Boris Mileta, OIB 72196489388</derivirana_varijabla>
  </DomainObject.Predmet.StrankaFormatedOIB>
  <DomainObject.Predmet.StrankaFormatedWithAdress>
    <izvorni_sadrzaj> Fina; Boris Mileta, Dinarska Ulica 2, 23000 Zadar</izvorni_sadrzaj>
    <derivirana_varijabla naziv="DomainObject.Predmet.StrankaFormatedWithAdress_1"> Fina; Boris Mileta, Dinarska Ulica 2, 23000 Zadar</derivirana_varijabla>
  </DomainObject.Predmet.StrankaFormatedWithAdress>
  <DomainObject.Predmet.StrankaFormatedWithAdressOIB>
    <izvorni_sadrzaj> Fina, OIB 85821130368; Boris Mileta, OIB 72196489388, Dinarska Ulica 2, 23000 Zadar</izvorni_sadrzaj>
    <derivirana_varijabla naziv="DomainObject.Predmet.StrankaFormatedWithAdressOIB_1"> Fina, OIB 85821130368; Boris Mileta, OIB 72196489388, Dinarska Ulica 2, 23000 Zadar</derivirana_varijabla>
  </DomainObject.Predmet.StrankaFormatedWithAdressOIB>
  <DomainObject.Predmet.StrankaWithAdress>
    <izvorni_sadrzaj>Fina ,Boris Mileta Dinarska Ulica 2,23000 Zadar</izvorni_sadrzaj>
    <derivirana_varijabla naziv="DomainObject.Predmet.StrankaWithAdress_1">Fina ,Boris Mileta Dinarska Ulica 2,23000 Zadar</derivirana_varijabla>
  </DomainObject.Predmet.StrankaWithAdress>
  <DomainObject.Predmet.StrankaWithAdressOIB>
    <izvorni_sadrzaj>Fina, OIB 85821130368,Boris Mileta, OIB 72196489388, Dinarska Ulica 2,23000 Zadar</izvorni_sadrzaj>
    <derivirana_varijabla naziv="DomainObject.Predmet.StrankaWithAdressOIB_1">Fina, OIB 85821130368,Boris Mileta, OIB 72196489388, Dinarska Ulica 2,23000 Zadar</derivirana_varijabla>
  </DomainObject.Predmet.StrankaWithAdressOIB>
  <DomainObject.Predmet.StrankaNazivFormated>
    <izvorni_sadrzaj>Fina,Boris Mileta</izvorni_sadrzaj>
    <derivirana_varijabla naziv="DomainObject.Predmet.StrankaNazivFormated_1">Fina,Boris Mileta</derivirana_varijabla>
  </DomainObject.Predmet.StrankaNazivFormated>
  <DomainObject.Predmet.StrankaNazivFormatedOIB>
    <izvorni_sadrzaj>Fina, OIB 85821130368,Boris Mileta, OIB 72196489388</izvorni_sadrzaj>
    <derivirana_varijabla naziv="DomainObject.Predmet.StrankaNazivFormatedOIB_1">Fina, OIB 85821130368,Boris Mileta, OIB 72196489388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Boris Mileta</item>
    </izvorni_sadrzaj>
    <derivirana_varijabla naziv="DomainObject.Predmet.StrankaListFormated_1">
      <item>Fina</item>
      <item>Boris Mileta</item>
    </derivirana_varijabla>
  </DomainObject.Predmet.StrankaListFormated>
  <DomainObject.Predmet.StrankaListFormatedOIB>
    <izvorni_sadrzaj>
      <item>Fina, OIB 85821130368</item>
      <item>Boris Mileta, OIB 72196489388</item>
    </izvorni_sadrzaj>
    <derivirana_varijabla naziv="DomainObject.Predmet.StrankaListFormatedOIB_1">
      <item>Fina, OIB 85821130368</item>
      <item>Boris Mileta, OIB 72196489388</item>
    </derivirana_varijabla>
  </DomainObject.Predmet.StrankaListFormatedOIB>
  <DomainObject.Predmet.StrankaListFormatedWithAdress>
    <izvorni_sadrzaj>
      <item>Fina</item>
      <item>Boris Mileta, Dinarska Ulica 2, 23000 Zadar</item>
    </izvorni_sadrzaj>
    <derivirana_varijabla naziv="DomainObject.Predmet.StrankaListFormatedWithAdress_1">
      <item>Fina</item>
      <item>Boris Mileta, Dinarska Ulica 2, 23000 Zadar</item>
    </derivirana_varijabla>
  </DomainObject.Predmet.StrankaListFormatedWithAdress>
  <DomainObject.Predmet.StrankaListFormatedWithAdressOIB>
    <izvorni_sadrzaj>
      <item>Fina, OIB 85821130368</item>
      <item>Boris Mileta, OIB 72196489388, Dinarska Ulica 2, 23000 Zadar</item>
    </izvorni_sadrzaj>
    <derivirana_varijabla naziv="DomainObject.Predmet.StrankaListFormatedWithAdressOIB_1">
      <item>Fina, OIB 85821130368</item>
      <item>Boris Mileta, OIB 72196489388, Dinarska Ulica 2, 23000 Zadar</item>
    </derivirana_varijabla>
  </DomainObject.Predmet.StrankaListFormatedWithAdressOIB>
  <DomainObject.Predmet.StrankaListNazivFormated>
    <izvorni_sadrzaj>
      <item>Fina</item>
      <item>Boris Mileta</item>
    </izvorni_sadrzaj>
    <derivirana_varijabla naziv="DomainObject.Predmet.StrankaListNazivFormated_1">
      <item>Fina</item>
      <item>Boris Mileta</item>
    </derivirana_varijabla>
  </DomainObject.Predmet.StrankaListNazivFormated>
  <DomainObject.Predmet.StrankaListNazivFormatedOIB>
    <izvorni_sadrzaj>
      <item>Fina, OIB 85821130368</item>
      <item>Boris Mileta, OIB 72196489388</item>
    </izvorni_sadrzaj>
    <derivirana_varijabla naziv="DomainObject.Predmet.StrankaListNazivFormatedOIB_1">
      <item>Fina, OIB 85821130368</item>
      <item>Boris Mileta, OIB 72196489388</item>
    </derivirana_varijabla>
  </DomainObject.Predmet.StrankaListNazivFormatedOIB>
  <DomainObject.Predmet.ProtuStrankaListFormated>
    <izvorni_sadrzaj>
      <item>FONTANELA TEKSTIL d.o.o. za proizvodnju i trgovinu</item>
    </izvorni_sadrzaj>
    <derivirana_varijabla naziv="DomainObject.Predmet.ProtuStrankaListFormated_1">
      <item>FONTANELA TEKSTIL d.o.o. za proizvodnju i trgovinu</item>
    </derivirana_varijabla>
  </DomainObject.Predmet.ProtuStrankaListFormated>
  <DomainObject.Predmet.ProtuStrankaListFormatedOIB>
    <izvorni_sadrzaj>
      <item>FONTANELA TEKSTIL d.o.o. za proizvodnju i trgovinu, OIB 44346606448</item>
    </izvorni_sadrzaj>
    <derivirana_varijabla naziv="DomainObject.Predmet.ProtuStrankaListFormatedOIB_1">
      <item>FONTANELA TEKSTIL d.o.o. za proizvodnju i trgovinu, OIB 44346606448</item>
    </derivirana_varijabla>
  </DomainObject.Predmet.ProtuStrankaListFormatedOIB>
  <DomainObject.Predmet.ProtuStrankaListFormatedWithAdress>
    <izvorni_sadrzaj>
      <item>FONTANELA TEKSTIL d.o.o. za proizvodnju i trgovinu, Jadranska cesta 119, 23000 Zadar</item>
    </izvorni_sadrzaj>
    <derivirana_varijabla naziv="DomainObject.Predmet.ProtuStrankaListFormatedWithAdress_1">
      <item>FONTANELA TEKSTIL d.o.o. za proizvodnju i trgovinu, Jadranska cesta 119, 23000 Zadar</item>
    </derivirana_varijabla>
  </DomainObject.Predmet.ProtuStrankaListFormatedWithAdress>
  <DomainObject.Predmet.ProtuStrankaListFormatedWithAdressOIB>
    <izvorni_sadrzaj>
      <item>FONTANELA TEKSTIL d.o.o. za proizvodnju i trgovinu, OIB 44346606448, Jadranska cesta 119, 23000 Zadar</item>
    </izvorni_sadrzaj>
    <derivirana_varijabla naziv="DomainObject.Predmet.ProtuStrankaListFormatedWithAdressOIB_1">
      <item>FONTANELA TEKSTIL d.o.o. za proizvodnju i trgovinu, OIB 44346606448, Jadranska cesta 119, 23000 Zadar</item>
    </derivirana_varijabla>
  </DomainObject.Predmet.ProtuStrankaListFormatedWithAdressOIB>
  <DomainObject.Predmet.ProtuStrankaListNazivFormated>
    <izvorni_sadrzaj>
      <item>FONTANELA TEKSTIL d.o.o. za proizvodnju i trgovinu</item>
    </izvorni_sadrzaj>
    <derivirana_varijabla naziv="DomainObject.Predmet.ProtuStrankaListNazivFormated_1">
      <item>FONTANELA TEKSTIL d.o.o. za proizvodnju i trgovinu</item>
    </derivirana_varijabla>
  </DomainObject.Predmet.ProtuStrankaListNazivFormated>
  <DomainObject.Predmet.ProtuStrankaListNazivFormatedOIB>
    <izvorni_sadrzaj>
      <item>FONTANELA TEKSTIL d.o.o. za proizvodnju i trgovinu, OIB 44346606448</item>
    </izvorni_sadrzaj>
    <derivirana_varijabla naziv="DomainObject.Predmet.ProtuStrankaListNazivFormatedOIB_1">
      <item>FONTANELA TEKSTIL d.o.o. za proizvodnju i trgovinu, OIB 44346606448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St-208/2017-2</izvorni_sadrzaj>
    <derivirana_varijabla naziv="DomainObject.PoslovniBrojDokumenta_1">St-208/2017-2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FONTANELA TEKSTIL d.o.o. za proizvodnju i trgovinu</izvorni_sadrzaj>
    <derivirana_varijabla naziv="DomainObject.Predmet.ProtustrankaIDrugi_1">FONTANELA TEKSTIL d.o.o. za proizvodnju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FONTANELA TEKSTIL d.o.o. za proizvodnju i trgovinu, OIB 44346606448, Jadranska cesta 119, 23000 Zadar</izvorni_sadrzaj>
    <derivirana_varijabla naziv="DomainObject.Predmet.ProtustrankaIDrugiAdressOIB_1">FONTANELA TEKSTIL d.o.o. za proizvodnju i trgovinu, OIB 44346606448, Jadranska cesta 119,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FONTANELA TEKSTIL d.o.o. za proizvodnju i trgovinu</item>
      <item>Fina</item>
      <item>Boris Mileta</item>
    </izvorni_sadrzaj>
    <derivirana_varijabla naziv="DomainObject.Predmet.SudioniciListNaziv_1">
      <item>FONTANELA TEKSTIL d.o.o. za proizvodnju i trgovinu</item>
      <item>Fina</item>
      <item>Boris Mileta</item>
    </derivirana_varijabla>
  </DomainObject.Predmet.SudioniciListNaziv>
  <DomainObject.Predmet.SudioniciListAdressOIB>
    <izvorni_sadrzaj>
      <item>FONTANELA TEKSTIL d.o.o. za proizvodnju i trgovinu, OIB 44346606448, Jadranska cesta 119,23000 Zadar</item>
      <item>Fina, OIB 85821130368</item>
      <item>Boris Mileta, OIB 72196489388, Dinarska Ulica 2,23000 Zadar</item>
    </izvorni_sadrzaj>
    <derivirana_varijabla naziv="DomainObject.Predmet.SudioniciListAdressOIB_1">
      <item>FONTANELA TEKSTIL d.o.o. za proizvodnju i trgovinu, OIB 44346606448, Jadranska cesta 119,23000 Zadar</item>
      <item>Fina, OIB 85821130368</item>
      <item>Boris Mileta, OIB 72196489388, Dinarska Ulica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790797-170D-42B5-AA2D-BADFD8D59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1687</properties:Characters>
  <properties:Lines>52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2017-05-17T11:10:00Z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St-208/2017-2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