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2a69" w14:paraId="b562a69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2C55AB">
        <w:t>707</w:t>
      </w:r>
      <w:r w:rsidR="00D259A4">
        <w:t>/16-</w:t>
      </w:r>
      <w:r w:rsidR="002C55AB">
        <w:t>4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1E7C89">
        <w:t xml:space="preserve">FINA RC Osijek Podružnica Osijek, za otvaranje stečajnog postupka nad dužnikom </w:t>
      </w:r>
      <w:r w:rsidR="002C55AB" w:rsidRPr="002C55AB">
        <w:t>AUTO SERVIS JOLE j.d.o.o., Feričanci, Dore Pejačević 105, OIB: 58038782632, MBS: 030153632</w:t>
      </w:r>
      <w:r w:rsidR="000E2913">
        <w:rPr>
          <w:b/>
        </w:rPr>
        <w:t xml:space="preserve">, </w:t>
      </w:r>
      <w:r w:rsidR="000E2913">
        <w:t xml:space="preserve">dana </w:t>
      </w:r>
      <w:r w:rsidR="002C55AB">
        <w:t>9</w:t>
      </w:r>
      <w:r w:rsidR="0009206B">
        <w:t>. siječnja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2C55AB" w:rsidRPr="002C55AB">
        <w:t>AUTO SERVIS JOLE j.d.o.o., Feričanci, Dore Pejačević 105, OIB: 58038782632, MBS: 030153632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2C55AB">
        <w:t>Marko Tominac, Vinkovci, V. Nazora 3, OIB: 98361792494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>o je dana 22. ožujka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2C55AB" w:rsidRPr="002C55AB">
        <w:t>AUTO SERVIS JOLE j.d.o.o., Feričanci, Dore Pejačević 105, OIB: 58038782632, MBS: 030153632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367C2E">
        <w:t>18.03.2016.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9E586F">
        <w:t>349</w:t>
      </w:r>
      <w:r w:rsidR="00367C2E">
        <w:t>120</w:t>
      </w:r>
      <w:r w:rsidR="00C0654F">
        <w:t xml:space="preserve"> </w:t>
      </w:r>
      <w:r w:rsidR="00316834">
        <w:t xml:space="preserve">dana u ukupnom iznosu od </w:t>
      </w:r>
      <w:r w:rsidR="00367C2E">
        <w:t>21.032,32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D259A4">
        <w:t>1</w:t>
      </w:r>
      <w:r w:rsidR="00316834">
        <w:t xml:space="preserve"> zaposlenika.</w:t>
      </w:r>
    </w:p>
    <w:p w:rsidRDefault="00004F11" w:rsidP="00004F11" w:rsidR="00004F11">
      <w:pPr>
        <w:jc w:val="right"/>
      </w:pPr>
      <w:r>
        <w:lastRenderedPageBreak/>
        <w:t>6 St-</w:t>
      </w:r>
      <w:r w:rsidR="00367C2E">
        <w:t>707/16-4</w:t>
      </w:r>
    </w:p>
    <w:p w:rsidRDefault="00004F11" w:rsidP="00004F11" w:rsidR="00004F11">
      <w:pPr>
        <w:pStyle w:val="Tijeloteksta"/>
        <w:ind w:firstLine="708"/>
      </w:pP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367C2E">
        <w:t>Marko Tominac iz Vinkovaca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367C2E">
        <w:t>9</w:t>
      </w:r>
      <w:r w:rsidR="0009206B">
        <w:t>. siječnja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9206B" w:rsidP="00C0654F" w:rsidR="00C0654F">
      <w:pPr>
        <w:pStyle w:val="Tijeloteksta"/>
        <w:jc w:val="left"/>
      </w:pPr>
      <w:r>
        <w:t>Žana Bem</w:t>
      </w:r>
      <w:r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 xml:space="preserve">uz prijedlog FINE od </w:t>
      </w:r>
      <w:r w:rsidR="00367C2E">
        <w:t>22.03.2016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>. 9</w:t>
      </w:r>
      <w:r w:rsidR="0009206B">
        <w:t>/2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767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27676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7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6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6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6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6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7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6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6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6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6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JOLE jednostavno društvo s ograničenom odgovornošću za usluge</izvorni_sadrzaj>
    <derivirana_varijabla naziv="DomainObject.Predmet.ProtustrankaFormated_1">  AUTO SERVIS JOLE jednostavno društvo s ograničenom odgovornošću za usluge</derivirana_varijabla>
  </DomainObject.Predmet.ProtustrankaFormated>
  <DomainObject.Predmet.ProtustrankaFormatedOIB>
    <izvorni_sadrzaj>  AUTO SERVIS JOLE jednostavno društvo s ograničenom odgovornošću za usluge, OIB 58038782632</izvorni_sadrzaj>
    <derivirana_varijabla naziv="DomainObject.Predmet.ProtustrankaFormatedOIB_1">  AUTO SERVIS JOLE jednostavno društvo s ograničenom odgovornošću za usluge, OIB 58038782632</derivirana_varijabla>
  </DomainObject.Predmet.ProtustrankaFormatedOIB>
  <DomainObject.Predmet.ProtustrankaFormatedWithAdress>
    <izvorni_sadrzaj> AUTO SERVIS JOLE jednostavno društvo s ograničenom odgovornošću za usluge, Dore Pejačević 105, 31512 Feričanci</izvorni_sadrzaj>
    <derivirana_varijabla naziv="DomainObject.Predmet.ProtustrankaFormatedWithAdress_1"> AUTO SERVIS JOLE jednostavno društvo s ograničenom odgovornošću za usluge, Dore Pejačević 105, 31512 Feričanci</derivirana_varijabla>
  </DomainObject.Predmet.ProtustrankaFormatedWithAdress>
  <DomainObject.Predmet.ProtustrankaFormatedWithAdressOIB>
    <izvorni_sadrzaj> AUTO SERVIS JOLE jednostavno društvo s ograničenom odgovornošću za usluge, OIB 58038782632, Dore Pejačević 105, 31512 Feričanci</izvorni_sadrzaj>
    <derivirana_varijabla naziv="DomainObject.Predmet.ProtustrankaFormatedWithAdressOIB_1"> AUTO SERVIS JOLE jednostavno društvo s ograničenom odgovornošću za usluge, OIB 58038782632, Dore Pejačević 105, 31512 Feričanci</derivirana_varijabla>
  </DomainObject.Predmet.ProtustrankaFormatedWithAdressOIB>
  <DomainObject.Predmet.ProtustrankaWithAdress>
    <izvorni_sadrzaj>AUTO SERVIS JOLE jednostavno društvo s ograničenom odgovornošću za usluge Dore Pejačević 105, 31512 Feričanci</izvorni_sadrzaj>
    <derivirana_varijabla naziv="DomainObject.Predmet.ProtustrankaWithAdress_1">AUTO SERVIS JOLE jednostavno društvo s ograničenom odgovornošću za usluge Dore Pejačević 105, 31512 Feričanci</derivirana_varijabla>
  </DomainObject.Predmet.ProtustrankaWithAdress>
  <DomainObject.Predmet.ProtustrankaWithAdressOIB>
    <izvorni_sadrzaj>AUTO SERVIS JOLE jednostavno društvo s ograničenom odgovornošću za usluge, OIB 58038782632, Dore Pejačević 105, 31512 Feričanci</izvorni_sadrzaj>
    <derivirana_varijabla naziv="DomainObject.Predmet.ProtustrankaWithAdressOIB_1">AUTO SERVIS JOLE jednostavno društvo s ograničenom odgovornošću za usluge, OIB 58038782632, Dore Pejačević 105, 31512 Feričanci</derivirana_varijabla>
  </DomainObject.Predmet.ProtustrankaWithAdressOIB>
  <DomainObject.Predmet.ProtustrankaNazivFormated>
    <izvorni_sadrzaj>AUTO SERVIS JOLE jednostavno društvo s ograničenom odgovornošću za usluge</izvorni_sadrzaj>
    <derivirana_varijabla naziv="DomainObject.Predmet.ProtustrankaNazivFormated_1">AUTO SERVIS JOLE jednostavno društvo s ograničenom odgovornošću za usluge</derivirana_varijabla>
  </DomainObject.Predmet.ProtustrankaNazivFormated>
  <DomainObject.Predmet.ProtustrankaNazivFormatedOIB>
    <izvorni_sadrzaj>AUTO SERVIS JOLE jednostavno društvo s ograničenom odgovornošću za usluge, OIB 58038782632</izvorni_sadrzaj>
    <derivirana_varijabla naziv="DomainObject.Predmet.ProtustrankaNazivFormatedOIB_1">AUTO SERVIS JOLE jednostavno društvo s ograničenom odgovornošću za usluge, OIB 58038782632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58038782632</izvorni_sadrzaj>
    <derivirana_varijabla naziv="DomainObject.Predmet.StrankaFormatedOIB_1">  FINA RC OSIJEK, OIB 58038782632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58038782632</izvorni_sadrzaj>
    <derivirana_varijabla naziv="DomainObject.Predmet.StrankaFormatedWithAdressOIB_1"> FINA RC OSIJEK, OIB 58038782632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58038782632</izvorni_sadrzaj>
    <derivirana_varijabla naziv="DomainObject.Predmet.StrankaWithAdressOIB_1">FINA RC OSIJEK, OIB 58038782632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58038782632</izvorni_sadrzaj>
    <derivirana_varijabla naziv="DomainObject.Predmet.StrankaNazivFormatedOIB_1">FINA RC OSIJEK, OIB 58038782632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58038782632</item>
    </izvorni_sadrzaj>
    <derivirana_varijabla naziv="DomainObject.Predmet.StrankaListFormatedOIB_1">
      <item>FINA RC OSIJEK, OIB 58038782632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58038782632</item>
    </izvorni_sadrzaj>
    <derivirana_varijabla naziv="DomainObject.Predmet.StrankaListFormatedWithAdressOIB_1">
      <item>FINA RC OSIJEK, OIB 58038782632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58038782632</item>
    </izvorni_sadrzaj>
    <derivirana_varijabla naziv="DomainObject.Predmet.StrankaListNazivFormatedOIB_1">
      <item>FINA RC OSIJEK, OIB 58038782632</item>
    </derivirana_varijabla>
  </DomainObject.Predmet.StrankaListNazivFormatedOIB>
  <DomainObject.Predmet.ProtuStrankaListFormated>
    <izvorni_sadrzaj>
      <item>AUTO SERVIS JOLE jednostavno društvo s ograničenom odgovornošću za usluge</item>
    </izvorni_sadrzaj>
    <derivirana_varijabla naziv="DomainObject.Predmet.ProtuStrankaListFormated_1">
      <item>AUTO SERVIS JOLE jednostavno društvo s ograničenom odgovornošću za usluge</item>
    </derivirana_varijabla>
  </DomainObject.Predmet.ProtuStrankaListFormated>
  <DomainObject.Predmet.ProtuStrankaListFormatedOIB>
    <izvorni_sadrzaj>
      <item>AUTO SERVIS JOLE jednostavno društvo s ograničenom odgovornošću za usluge, OIB 58038782632</item>
    </izvorni_sadrzaj>
    <derivirana_varijabla naziv="DomainObject.Predmet.ProtuStrankaListFormatedOIB_1">
      <item>AUTO SERVIS JOLE jednostavno društvo s ograničenom odgovornošću za usluge, OIB 58038782632</item>
    </derivirana_varijabla>
  </DomainObject.Predmet.ProtuStrankaListFormatedOIB>
  <DomainObject.Predmet.ProtuStrankaListFormatedWithAdress>
    <izvorni_sadrzaj>
      <item>AUTO SERVIS JOLE jednostavno društvo s ograničenom odgovornošću za usluge, Dore Pejačević 105, 31512 Feričanci</item>
    </izvorni_sadrzaj>
    <derivirana_varijabla naziv="DomainObject.Predmet.ProtuStrankaListFormatedWithAdress_1">
      <item>AUTO SERVIS JOLE jednostavno društvo s ograničenom odgovornošću za usluge, Dore Pejačević 105, 31512 Feričanci</item>
    </derivirana_varijabla>
  </DomainObject.Predmet.ProtuStrankaListFormatedWithAdress>
  <DomainObject.Predmet.ProtuStrankaListFormatedWithAdressOIB>
    <izvorni_sadrzaj>
      <item>AUTO SERVIS JOLE jednostavno društvo s ograničenom odgovornošću za usluge, OIB 58038782632, Dore Pejačević 105, 31512 Feričanci</item>
    </izvorni_sadrzaj>
    <derivirana_varijabla naziv="DomainObject.Predmet.ProtuStrankaListFormatedWithAdressOIB_1">
      <item>AUTO SERVIS JOLE jednostavno društvo s ograničenom odgovornošću za usluge, OIB 58038782632, Dore Pejačević 105, 31512 Feričanci</item>
    </derivirana_varijabla>
  </DomainObject.Predmet.ProtuStrankaListFormatedWithAdressOIB>
  <DomainObject.Predmet.ProtuStrankaListNazivFormated>
    <izvorni_sadrzaj>
      <item>AUTO SERVIS JOLE jednostavno društvo s ograničenom odgovornošću za usluge</item>
    </izvorni_sadrzaj>
    <derivirana_varijabla naziv="DomainObject.Predmet.ProtuStrankaListNazivFormated_1">
      <item>AUTO SERVIS JOLE jednostavno društvo s ograničenom odgovornošću za usluge</item>
    </derivirana_varijabla>
  </DomainObject.Predmet.ProtuStrankaListNazivFormated>
  <DomainObject.Predmet.ProtuStrankaListNazivFormatedOIB>
    <izvorni_sadrzaj>
      <item>AUTO SERVIS JOLE jednostavno društvo s ograničenom odgovornošću za usluge, OIB 58038782632</item>
    </izvorni_sadrzaj>
    <derivirana_varijabla naziv="DomainObject.Predmet.ProtuStrankaListNazivFormatedOIB_1">
      <item>AUTO SERVIS JOLE jednostavno društvo s ograničenom odgovornošću za usluge, OIB 58038782632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JOLE jednostavno društvo s ograničenom odgovornošću za usluge</izvorni_sadrzaj>
    <derivirana_varijabla naziv="DomainObject.Predmet.ProtustrankaIDrugi_1">AUTO SERVIS JOLE jednostavno društvo s ograničenom odgovornošću za usluge</derivirana_varijabla>
  </DomainObject.Predmet.ProtustrankaIDrugi>
  <DomainObject.Predmet.StrankaIDrugiAdressOIB>
    <izvorni_sadrzaj>FINA RC OSIJEK, OIB 58038782632</izvorni_sadrzaj>
    <derivirana_varijabla naziv="DomainObject.Predmet.StrankaIDrugiAdressOIB_1">FINA RC OSIJEK, OIB 58038782632</derivirana_varijabla>
  </DomainObject.Predmet.StrankaIDrugiAdressOIB>
  <DomainObject.Predmet.ProtustrankaIDrugiAdressOIB>
    <izvorni_sadrzaj>AUTO SERVIS JOLE jednostavno društvo s ograničenom odgovornošću za usluge, OIB 58038782632, Dore Pejačević 105, 31512 Feričanci</izvorni_sadrzaj>
    <derivirana_varijabla naziv="DomainObject.Predmet.ProtustrankaIDrugiAdressOIB_1">AUTO SERVIS JOLE jednostavno društvo s ograničenom odgovornošću za usluge, OIB 58038782632, Dore Pejačević 105, 31512 Feričanci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SERVIS JOLE jednostavno društvo s ograničenom odgovornošću za usluge</item>
    </izvorni_sadrzaj>
    <derivirana_varijabla naziv="DomainObject.Predmet.SudioniciListNaziv_1">
      <item>FINA RC OSIJEK</item>
      <item>AUTO SERVIS JOLE jednostavno društvo s ograničenom odgovornošću za usluge</item>
    </derivirana_varijabla>
  </DomainObject.Predmet.SudioniciListNaziv>
  <DomainObject.Predmet.SudioniciListAdressOIB>
    <izvorni_sadrzaj>
      <item>FINA RC OSIJEK, OIB 58038782632</item>
      <item>AUTO SERVIS JOLE jednostavno društvo s ograničenom odgovornošću za usluge, OIB 58038782632, Dore Pejačević 105,31512 Feričanci</item>
    </izvorni_sadrzaj>
    <derivirana_varijabla naziv="DomainObject.Predmet.SudioniciListAdressOIB_1">
      <item>FINA RC OSIJEK, OIB 58038782632</item>
      <item>AUTO SERVIS JOLE jednostavno društvo s ograničenom odgovornošću za usluge, OIB 58038782632, Dore Pejačević 105,31512 Feričanci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58038782632</item>
      <item>, OIB 58038782632</item>
    </izvorni_sadrzaj>
    <derivirana_varijabla naziv="DomainObject.Predmet.SudioniciListNazivOIB_1">
      <item>, OIB 58038782632</item>
      <item>, OIB 58038782632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9435D-55B1-4F93-AC45-41532AC91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2386</properties:Characters>
  <properties:Lines>96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2017-01-09T10:20:00Z</dcterms:created>
  <dc:creator>hermanj</dc:creator>
  <cp:lastModifiedBy>Žana Bem</cp:lastModifiedBy>
  <cp:lastPrinted>2016-05-05T06:46:00Z</cp:lastPrinted>
  <dcterms:modified xmlns:xsi="http://www.w3.org/2001/XMLSchema-instance" xsi:type="dcterms:W3CDTF">2017-01-09T10:27:00Z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