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f087" w14:paraId="ba6f087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F40F96">
        <w:t>1670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F40F96">
        <w:t>PUTINE j.d.o.o., Pavlovec Zabočki, Pavlovec Zabočki 130</w:t>
      </w:r>
      <w:r w:rsidR="00F40F96" w:rsidRPr="00133DAD">
        <w:t xml:space="preserve">, </w:t>
      </w:r>
      <w:r w:rsidR="00F40F96" w:rsidRPr="00D34B2A">
        <w:t xml:space="preserve">OIB: </w:t>
      </w:r>
      <w:r w:rsidR="00F40F96">
        <w:t>48752097531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40F96">
        <w:t>10.507,39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467A"/>
    <w:rsid w:val="007D5A5D"/>
    <w:rsid w:val="007E209F"/>
    <w:rsid w:val="007F6521"/>
    <w:rsid w:val="008155EE"/>
    <w:rsid w:val="00815E8C"/>
    <w:rsid w:val="00820A36"/>
    <w:rsid w:val="00823C58"/>
    <w:rsid w:val="0083574D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St-1670/2018</izvorni_sadrzaj>
    <derivirana_varijabla naziv="DomainObject.Predmet.OznakaBroj_1">St-1670/2018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PUTINE jednostavno društvo s ograničenom odgovornošću za proizvodnju i usluge, turistička agencija zastupanog po punomoćniku VALTER SILADI</izvorni_sadrzaj>
    <derivirana_varijabla naziv="DomainObject.Predmet.ProtustrankaFormated_1">  PUTINE jednostavno društvo s ograničenom odgovornošću za proizvodnju i usluge, turistička agencija zastupanog po punomoćniku VALTER SILADI</derivirana_varijabla>
  </DomainObject.Predmet.ProtustrankaFormated>
  <DomainObject.Predmet.ProtustrankaFormatedOIB>
    <izvorni_sadrzaj>  PUTINE jednostavno društvo s ograničenom odgovornošću za proizvodnju i usluge, turistička agencija, OIB 48752097531 zastupanog po punomoćniku VALTER SILADI</izvorni_sadrzaj>
    <derivirana_varijabla naziv="DomainObject.Predmet.ProtustrankaFormatedOIB_1">  PUTINE jednostavno društvo s ograničenom odgovornošću za proizvodnju i usluge, turistička agencija, OIB 48752097531 zastupanog po punomoćniku VALTER SILADI</derivirana_varijabla>
  </DomainObject.Predmet.ProtustrankaFormatedOIB>
  <DomainObject.Predmet.ProtustrankaFormatedWithAdress>
    <izvorni_sadrzaj> PUTINE jednostavno društvo s ograničenom odgovornošću za proizvodnju i usluge, turistička agencija, Pavlovec Zabočki 130, 49210 Pavlovec Zabočki zastupanog po punomoćniku VALTER SILADI</izvorni_sadrzaj>
    <derivirana_varijabla naziv="DomainObject.Predmet.ProtustrankaFormatedWithAdress_1"> PUTINE jednostavno društvo s ograničenom odgovornošću za proizvodnju i usluge, turistička agencija, Pavlovec Zabočki 130, 49210 Pavlovec Zabočki zastupanog po punomoćniku VALTER SILADI</derivirana_varijabla>
  </DomainObject.Predmet.ProtustrankaFormatedWithAdress>
  <DomainObject.Predmet.ProtustrankaFormatedWithAdressOIB>
    <izvorni_sadrzaj> PUTINE jednostavno društvo s ograničenom odgovornošću za proizvodnju i usluge, turistička agencija, OIB 48752097531, Pavlovec Zabočki 130, 49210 Pavlovec Zabočki zastupanog po punomoćniku VALTER SILADI</izvorni_sadrzaj>
    <derivirana_varijabla naziv="DomainObject.Predmet.ProtustrankaFormatedWithAdressOIB_1"> PUTINE jednostavno društvo s ograničenom odgovornošću za proizvodnju i usluge, turistička agencija, OIB 48752097531, Pavlovec Zabočki 130, 49210 Pavlovec Zabočki zastupanog po punomoćniku VALTER SILADI</derivirana_varijabla>
  </DomainObject.Predmet.ProtustrankaFormatedWithAdressOIB>
  <DomainObject.Predmet.ProtustrankaWithAdress>
    <izvorni_sadrzaj>PUTINE jednostavno društvo s ograničenom odgovornošću za proizvodnju i usluge, turistička agencija Pavlovec Zabočki 130, 49210 Pavlovec Zabočki</izvorni_sadrzaj>
    <derivirana_varijabla naziv="DomainObject.Predmet.ProtustrankaWithAdress_1">PUTINE jednostavno društvo s ograničenom odgovornošću za proizvodnju i usluge, turistička agencija Pavlovec Zabočki 130, 49210 Pavlovec Zabočki</derivirana_varijabla>
  </DomainObject.Predmet.ProtustrankaWithAdress>
  <DomainObject.Predmet.ProtustrankaWithAdressOIB>
    <izvorni_sadrzaj>PUTINE jednostavno društvo s ograničenom odgovornošću za proizvodnju i usluge, turistička agencija, OIB 48752097531, Pavlovec Zabočki 130, 49210 Pavlovec Zabočki</izvorni_sadrzaj>
    <derivirana_varijabla naziv="DomainObject.Predmet.ProtustrankaWithAdressOIB_1">PUTINE jednostavno društvo s ograničenom odgovornošću za proizvodnju i usluge, turistička agencija, OIB 48752097531, Pavlovec Zabočki 130, 49210 Pavlovec Zabočki</derivirana_varijabla>
  </DomainObject.Predmet.ProtustrankaWithAdressOIB>
  <DomainObject.Predmet.ProtustrankaNazivFormated>
    <izvorni_sadrzaj>PUTINE jednostavno društvo s ograničenom odgovornošću za proizvodnju i usluge, turistička agencija</izvorni_sadrzaj>
    <derivirana_varijabla naziv="DomainObject.Predmet.ProtustrankaNazivFormated_1">PUTINE jednostavno društvo s ograničenom odgovornošću za proizvodnju i usluge, turistička agencija</derivirana_varijabla>
  </DomainObject.Predmet.ProtustrankaNazivFormated>
  <DomainObject.Predmet.ProtustrankaNazivFormatedOIB>
    <izvorni_sadrzaj>PUTINE jednostavno društvo s ograničenom odgovornošću za proizvodnju i usluge, turistička agencija, OIB 48752097531</izvorni_sadrzaj>
    <derivirana_varijabla naziv="DomainObject.Predmet.ProtustrankaNazivFormatedOIB_1">PUTINE jednostavno društvo s ograničenom odgovornošću za proizvodnju i usluge, turistička agencija, OIB 48752097531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PUTINE jednostavno društvo s ograničenom odgovornošću za proizvodnju i usluge, turistička agencija zastupanog po punomoćniku VALTER SILADI</item>
    </izvorni_sadrzaj>
    <derivirana_varijabla naziv="DomainObject.Predmet.ProtuStrankaListFormated_1">
      <item>PUTINE jednostavno društvo s ograničenom odgovornošću za proizvodnju i usluge, turistička agencija zastupanog po punomoćniku VALTER SILADI</item>
    </derivirana_varijabla>
  </DomainObject.Predmet.ProtuStrankaListFormated>
  <DomainObject.Predmet.ProtuStrankaListFormatedOIB>
    <izvorni_sadrzaj>
      <item>PUTINE jednostavno društvo s ograničenom odgovornošću za proizvodnju i usluge, turistička agencija, OIB 48752097531 zastupanog po punomoćniku VALTER SILADI</item>
    </izvorni_sadrzaj>
    <derivirana_varijabla naziv="DomainObject.Predmet.ProtuStrankaListFormatedOIB_1">
      <item>PUTINE jednostavno društvo s ograničenom odgovornošću za proizvodnju i usluge, turistička agencija, OIB 48752097531 zastupanog po punomoćniku VALTER SILADI</item>
    </derivirana_varijabla>
  </DomainObject.Predmet.ProtuStrankaListFormatedOIB>
  <DomainObject.Predmet.ProtuStrankaListFormatedWithAdress>
    <izvorni_sadrzaj>
      <item>PUTINE jednostavno društvo s ograničenom odgovornošću za proizvodnju i usluge, turistička agencija, Pavlovec Zabočki 130, 49210 Pavlovec Zabočki zastupanog po punomoćniku VALTER SILADI</item>
    </izvorni_sadrzaj>
    <derivirana_varijabla naziv="DomainObject.Predmet.ProtuStrankaListFormatedWithAdress_1">
      <item>PUTINE jednostavno društvo s ograničenom odgovornošću za proizvodnju i usluge, turistička agencija, Pavlovec Zabočki 130, 49210 Pavlovec Zabočki zastupanog po punomoćniku VALTER SILADI</item>
    </derivirana_varijabla>
  </DomainObject.Predmet.ProtuStrankaListFormatedWithAdress>
  <DomainObject.Predmet.ProtuStrankaListFormatedWithAdressOIB>
    <izvorni_sadrzaj>
      <item>PUTINE jednostavno društvo s ograničenom odgovornošću za proizvodnju i usluge, turistička agencija, OIB 48752097531, Pavlovec Zabočki 130, 49210 Pavlovec Zabočki zastupanog po punomoćniku VALTER SILADI</item>
    </izvorni_sadrzaj>
    <derivirana_varijabla naziv="DomainObject.Predmet.ProtuStrankaListFormatedWithAdressOIB_1">
      <item>PUTINE jednostavno društvo s ograničenom odgovornošću za proizvodnju i usluge, turistička agencija, OIB 48752097531, Pavlovec Zabočki 130, 49210 Pavlovec Zabočki zastupanog po punomoćniku VALTER SILADI</item>
    </derivirana_varijabla>
  </DomainObject.Predmet.ProtuStrankaListFormatedWithAdressOIB>
  <DomainObject.Predmet.ProtuStrankaListNazivFormated>
    <izvorni_sadrzaj>
      <item>PUTINE jednostavno društvo s ograničenom odgovornošću za proizvodnju i usluge, turistička agencija</item>
    </izvorni_sadrzaj>
    <derivirana_varijabla naziv="DomainObject.Predmet.ProtuStrankaListNazivFormated_1">
      <item>PUTINE jednostavno društvo s ograničenom odgovornošću za proizvodnju i usluge, turistička agencija</item>
    </derivirana_varijabla>
  </DomainObject.Predmet.ProtuStrankaListNazivFormated>
  <DomainObject.Predmet.ProtuStrankaListNazivFormatedOIB>
    <izvorni_sadrzaj>
      <item>PUTINE jednostavno društvo s ograničenom odgovornošću za proizvodnju i usluge, turistička agencija, OIB 48752097531</item>
    </izvorni_sadrzaj>
    <derivirana_varijabla naziv="DomainObject.Predmet.ProtuStrankaListNazivFormatedOIB_1">
      <item>PUTINE jednostavno društvo s ograničenom odgovornošću za proizvodnju i usluge, turistička agencija, OIB 48752097531</item>
    </derivirana_varijabla>
  </DomainObject.Predmet.ProtuStrankaListNazivFormatedOIB>
  <DomainObject.Predmet.OstaliListFormated>
    <izvorni_sadrzaj>
      <item>VALTER SILADI punomoćnik sudionika u postupku PUTINE jednostavno društvo s ograničenom odgovornošću za proizvodnju i usluge, turistička agencija</item>
    </izvorni_sadrzaj>
    <derivirana_varijabla naziv="DomainObject.Predmet.OstaliListFormated_1">
      <item>VALTER SILADI punomoćnik sudionika u postupku PUTINE jednostavno društvo s ograničenom odgovornošću za proizvodnju i usluge, turistička agencija</item>
    </derivirana_varijabla>
  </DomainObject.Predmet.OstaliListFormated>
  <DomainObject.Predmet.OstaliListFormatedOIB>
    <izvorni_sadrzaj>
      <item>VALTER SILADI punomoćnik sudionika u postupku PUTINE jednostavno društvo s ograničenom odgovornošću za proizvodnju i usluge, turistička agencija</item>
    </izvorni_sadrzaj>
    <derivirana_varijabla naziv="DomainObject.Predmet.OstaliListFormatedOIB_1">
      <item>VALTER SILADI punomoćnik sudionika u postupku PUTINE jednostavno društvo s ograničenom odgovornošću za proizvodnju i usluge, turistička agencija</item>
    </derivirana_varijabla>
  </DomainObject.Predmet.OstaliListFormatedOIB>
  <DomainObject.Predmet.OstaliListFormatedWithAdress>
    <izvorni_sadrzaj>
      <item>VALTER SILADI, Pavlovec Zabočki 130, 49210 Pavlovec Zabočki punomoćnik sudionika u postupku PUTINE jednostavno društvo s ograničenom odgovornošću za proizvodnju i usluge, turistička agencija</item>
    </izvorni_sadrzaj>
    <derivirana_varijabla naziv="DomainObject.Predmet.OstaliListFormatedWithAdress_1">
      <item>VALTER SILADI, Pavlovec Zabočki 130, 49210 Pavlovec Zabočki punomoćnik sudionika u postupku PUTINE jednostavno društvo s ograničenom odgovornošću za proizvodnju i usluge, turistička agencija</item>
    </derivirana_varijabla>
  </DomainObject.Predmet.OstaliListFormatedWithAdress>
  <DomainObject.Predmet.OstaliListFormatedWithAdressOIB>
    <izvorni_sadrzaj>
      <item>VALTER SILADI, Pavlovec Zabočki 130, 49210 Pavlovec Zabočki punomoćnik sudionika u postupku PUTINE jednostavno društvo s ograničenom odgovornošću za proizvodnju i usluge, turistička agencija</item>
    </izvorni_sadrzaj>
    <derivirana_varijabla naziv="DomainObject.Predmet.OstaliListFormatedWithAdressOIB_1">
      <item>VALTER SILADI, Pavlovec Zabočki 130, 49210 Pavlovec Zabočki punomoćnik sudionika u postupku PUTINE jednostavno društvo s ograničenom odgovornošću za proizvodnju i usluge, turistička agencija</item>
    </derivirana_varijabla>
  </DomainObject.Predmet.OstaliListFormatedWithAdressOIB>
  <DomainObject.Predmet.OstaliListNazivFormated>
    <izvorni_sadrzaj>
      <item>VALTER SILADI</item>
    </izvorni_sadrzaj>
    <derivirana_varijabla naziv="DomainObject.Predmet.OstaliListNazivFormated_1">
      <item>VALTER SILADI</item>
    </derivirana_varijabla>
  </DomainObject.Predmet.OstaliListNazivFormated>
  <DomainObject.Predmet.OstaliListNazivFormatedOIB>
    <izvorni_sadrzaj>
      <item>VALTER SILADI</item>
    </izvorni_sadrzaj>
    <derivirana_varijabla naziv="DomainObject.Predmet.OstaliListNazivFormatedOIB_1">
      <item>VALTER SILADI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PUTINE jednostavno društvo s ograničenom odgovornošću za proizvodnju i usluge, turistička agencija</izvorni_sadrzaj>
    <derivirana_varijabla naziv="DomainObject.Predmet.ProtustrankaIDrugi_1">PUTINE jednostavno društvo s ograničenom odgovornošću za proizvodnju i usluge, turistička agencija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PUTINE jednostavno društvo s ograničenom odgovornošću za proizvodnju i usluge, turistička agencija, OIB 48752097531, Pavlovec Zabočki 130, 49210 Pavlovec Zabočki</izvorni_sadrzaj>
    <derivirana_varijabla naziv="DomainObject.Predmet.ProtustrankaIDrugiAdressOIB_1">PUTINE jednostavno društvo s ograničenom odgovornošću za proizvodnju i usluge, turistička agencija, OIB 48752097531, Pavlovec Zabočki 130,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PUTINE jednostavno društvo s ograničenom odgovornošću za proizvodnju i usluge, turistička agencija</item>
      <item>VALTER SILADI</item>
    </izvorni_sadrzaj>
    <derivirana_varijabla naziv="DomainObject.Predmet.SudioniciListNaziv_1">
      <item>FINA Regionalni centar Zagreb</item>
      <item>PUTINE jednostavno društvo s ograničenom odgovornošću za proizvodnju i usluge, turistička agencija</item>
      <item>VALTER SILADI</item>
    </derivirana_varijabla>
  </DomainObject.Predmet.SudioniciListNaziv>
  <DomainObject.Predmet.SudioniciListAdressOIB>
    <izvorni_sadrzaj>
      <item>FINA Regionalni centar Zagreb, OIB 85821130368</item>
      <item>PUTINE jednostavno društvo s ograničenom odgovornošću za proizvodnju i usluge, turistička agencija, OIB 48752097531, Pavlovec Zabočki 130,49210 Pavlovec Zabočki</item>
      <item>VALTER SILADI, Pavlovec Zabočki 130,49210 Pavlovec Zabočki</item>
    </izvorni_sadrzaj>
    <derivirana_varijabla naziv="DomainObject.Predmet.SudioniciListAdressOIB_1">
      <item>FINA Regionalni centar Zagreb, OIB 85821130368</item>
      <item>PUTINE jednostavno društvo s ograničenom odgovornošću za proizvodnju i usluge, turistička agencija, OIB 48752097531, Pavlovec Zabočki 130,49210 Pavlovec Zabočki</item>
      <item>VALTER SILADI, Pavlovec Zabočki 130,49210 Pavlovec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48752097531</item>
      <item>, OIB null</item>
    </izvorni_sadrzaj>
    <derivirana_varijabla naziv="DomainObject.Predmet.SudioniciListNazivOIB_1">
      <item>, OIB 85821130368</item>
      <item>, OIB 48752097531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1373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2018-08-07T06:16:00Z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(St-1670-18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