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4775" w14:paraId="f414775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57604339501, dana 1</w:t>
      </w:r>
      <w:r w:rsidR="00E12189">
        <w:t>0. listopada</w:t>
      </w:r>
      <w:r>
        <w:t xml:space="preserve">  2017.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716538" w:rsidP="00716538" w:rsidR="00716538">
      <w:pPr>
        <w:ind w:firstLine="3" w:left="705"/>
        <w:jc w:val="both"/>
        <w:rPr>
          <w:color w:val="000000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3373/1 u naravi Ulica Bartoka Bele sa ukupno 5901 m2 : dvorište sa 5570 m2, poslovna zgrada broj 28 sa 257 m2, gospodarska zgrada sa 74 m2, upisano u zk.ul. 2506 k.o. Beli Manastir.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razlučnih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Zagrebačka banka d.d. Zagreb i Sberbank d.d. Zagreb.</w:t>
      </w:r>
    </w:p>
    <w:p w:rsidRDefault="00716538" w:rsidP="00716538" w:rsidR="00716538">
      <w:pPr>
        <w:pStyle w:val="Tijeloteksta"/>
        <w:rPr>
          <w:bCs/>
        </w:rPr>
      </w:pP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3F3A0D">
        <w:t xml:space="preserve">   235.812,00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2.)   </w:t>
      </w:r>
      <w:r w:rsidR="003F3A0D">
        <w:t>1.047.220,00</w:t>
      </w:r>
      <w:r w:rsidR="00427E8F">
        <w:t xml:space="preserve"> 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3F3A0D">
        <w:t>9.</w:t>
      </w:r>
      <w:r w:rsidR="00E12189">
        <w:t xml:space="preserve"> studeni</w:t>
      </w:r>
      <w:r w:rsidR="00C45F0C">
        <w:t xml:space="preserve"> 2017</w:t>
      </w:r>
      <w:r w:rsidR="007F01F9" w:rsidRPr="009C149C">
        <w:t xml:space="preserve">. </w:t>
      </w:r>
      <w:r w:rsidR="00616235" w:rsidRPr="009C149C">
        <w:t xml:space="preserve">godine </w:t>
      </w:r>
      <w:r w:rsidR="00904805" w:rsidRPr="009C149C">
        <w:t xml:space="preserve">u </w:t>
      </w:r>
      <w:r w:rsidR="00E12189">
        <w:t>09</w:t>
      </w:r>
      <w:r w:rsidR="003F3A0D">
        <w:t>,0</w:t>
      </w:r>
      <w:r w:rsidR="00427E8F" w:rsidRPr="009C149C">
        <w:t>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E490B" w:rsidP="00CE1E22" w:rsidR="001E490B">
      <w:pPr>
        <w:ind w:firstLine="708"/>
        <w:jc w:val="both"/>
      </w:pPr>
    </w:p>
    <w:p w:rsidRDefault="001E490B" w:rsidP="001E490B" w:rsidR="001E490B">
      <w:pPr>
        <w:jc w:val="both"/>
      </w:pPr>
    </w:p>
    <w:p w:rsidRDefault="001E490B" w:rsidP="001E490B" w:rsidR="001E490B">
      <w:pPr>
        <w:ind w:firstLine="708"/>
        <w:jc w:val="center"/>
      </w:pPr>
      <w:r>
        <w:lastRenderedPageBreak/>
        <w:t>2</w:t>
      </w:r>
    </w:p>
    <w:p w:rsidRDefault="001E490B" w:rsidP="001E490B" w:rsidR="001E490B">
      <w:pPr>
        <w:ind w:firstLine="708"/>
        <w:jc w:val="center"/>
      </w:pP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DE6804">
        <w:t xml:space="preserve">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1E490B" w:rsidP="001E490B" w:rsidR="001E490B">
      <w:pPr>
        <w:jc w:val="both"/>
      </w:pPr>
    </w:p>
    <w:p w:rsidRDefault="001E490B" w:rsidP="001E490B" w:rsidR="001E490B">
      <w:pPr>
        <w:jc w:val="center"/>
      </w:pPr>
      <w:r>
        <w:lastRenderedPageBreak/>
        <w:t>3</w:t>
      </w:r>
    </w:p>
    <w:p w:rsidRDefault="001E490B" w:rsidP="001E490B" w:rsidR="001E490B">
      <w:pPr>
        <w:jc w:val="center"/>
      </w:pPr>
    </w:p>
    <w:p w:rsidRDefault="001E490B" w:rsidP="001E490B" w:rsidR="001E490B">
      <w:pPr>
        <w:jc w:val="center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 w:rsidRPr="00653A61"/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9C149C">
        <w:t>1</w:t>
      </w:r>
      <w:r w:rsidR="00E12189">
        <w:t>0. listopad</w:t>
      </w:r>
      <w:r w:rsidR="009C149C">
        <w:t xml:space="preserve"> 2017.</w:t>
      </w:r>
      <w:r w:rsidR="00E766BC">
        <w:t xml:space="preserve">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>razlučni vjerovnik Sberbank d.d. Zagreb, Varšavska 9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D92587">
        <w:t xml:space="preserve">Zagrebačka banka d.d. Zagreb, </w:t>
      </w:r>
      <w:r w:rsidR="001E490B">
        <w:t>Paromlinska 2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E12189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9/11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</w:t>
    </w:r>
    <w:r w:rsidR="00E564D0">
      <w:t>3 St-101/15-44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4D63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45F0C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4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4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457CF-E6FE-4AA3-AB8D-2532981BF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5191</properties:Characters>
  <properties:Lines>153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6380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2017-10-10T11:15:00Z</dcterms:created>
  <dc:creator>Korisnik</dc:creator>
  <cp:lastModifiedBy>Maja Kocijan</cp:lastModifiedBy>
  <cp:lastPrinted>2017-10-10T11:14:00Z</cp:lastPrinted>
  <dcterms:modified xmlns:xsi="http://www.w3.org/2001/XMLSchema-instance" xsi:type="dcterms:W3CDTF">2017-10-10T11:19:00Z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