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5d05" w14:paraId="16e5d05" w:rsidRDefault="00C864B0" w:rsidP="00C864B0" w:rsidR="00C864B0">
      <w:pPr>
        <w:jc w:val="right"/>
        <w15:collapsed w:val="false"/>
      </w:pPr>
      <w:bookmarkStart w:name="_GoBack" w:id="0"/>
      <w:bookmarkEnd w:id="0"/>
      <w:r>
        <w:t>13 St-123/16-69</w:t>
      </w:r>
    </w:p>
    <w:p w:rsidRDefault="00C864B0" w:rsidP="00C864B0" w:rsidR="00C864B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4B0" w:rsidP="00C864B0" w:rsidR="00C864B0" w:rsidRPr="00D21A2C"/>
    <w:p w:rsidRDefault="00C864B0" w:rsidP="00C864B0" w:rsidR="00C864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64B0" w:rsidP="00C864B0" w:rsidR="00C864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864B0" w:rsidP="00C864B0" w:rsidR="00C864B0">
      <w:pPr>
        <w:jc w:val="right"/>
      </w:pPr>
    </w:p>
    <w:p w:rsidRDefault="00C864B0" w:rsidP="00C864B0" w:rsidR="00C864B0"/>
    <w:p w:rsidRDefault="00C864B0" w:rsidP="00C864B0" w:rsidR="00C864B0"/>
    <w:p w:rsidRDefault="00C864B0" w:rsidP="00C864B0" w:rsidR="00C864B0">
      <w:pPr>
        <w:jc w:val="center"/>
      </w:pPr>
      <w:r>
        <w:t>R E P U B L I K A   H R V A T S K A</w:t>
      </w:r>
    </w:p>
    <w:p w:rsidRDefault="00C864B0" w:rsidP="00C864B0" w:rsidR="00C864B0" w:rsidRPr="00C410A2">
      <w:pPr>
        <w:pStyle w:val="Naslov1"/>
        <w:rPr>
          <w:b w:val="false"/>
        </w:rPr>
      </w:pPr>
      <w:r w:rsidRPr="00C410A2">
        <w:rPr>
          <w:b w:val="false"/>
        </w:rPr>
        <w:t>R J E Š E N J E</w:t>
      </w:r>
    </w:p>
    <w:p w:rsidRDefault="00C864B0" w:rsidP="00C864B0" w:rsidR="00C864B0" w:rsidRPr="005D03D2">
      <w:pPr>
        <w:jc w:val="center"/>
      </w:pPr>
    </w:p>
    <w:p w:rsidRDefault="00C864B0" w:rsidP="00C864B0" w:rsidR="00C864B0"/>
    <w:p w:rsidRDefault="00C864B0" w:rsidP="00C864B0" w:rsidR="00C864B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>
        <w:rPr>
          <w:bCs/>
        </w:rPr>
        <w:t>ŠIMUNEC d.o.o. za poljoprivredu i turizam, u stečaju, Majške Međe, Zmaj Jove Jovanovića 1, MBS 030068725, OIB 03449536833</w:t>
      </w:r>
      <w:r>
        <w:t xml:space="preserve">,  dana 30. studenog 2018.                  </w:t>
      </w:r>
    </w:p>
    <w:p w:rsidRDefault="00C864B0" w:rsidP="00C864B0" w:rsidR="00C864B0" w:rsidRPr="004E2336">
      <w:pPr>
        <w:ind w:left="360"/>
        <w:jc w:val="both"/>
      </w:pPr>
    </w:p>
    <w:p w:rsidRDefault="00C864B0" w:rsidP="00C864B0" w:rsidR="00C864B0" w:rsidRPr="005D03D2">
      <w:pPr>
        <w:jc w:val="center"/>
      </w:pPr>
      <w:r w:rsidRPr="005D03D2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637338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C864B0">
        <w:t>Tihani Majić odvjetnici iz Osijeka, Naselje Miroslava Krleže 4, OIB 43035003321</w:t>
      </w:r>
      <w:r>
        <w:t>, odob</w:t>
      </w:r>
      <w:r w:rsidR="00446AA2">
        <w:t>rava se</w:t>
      </w:r>
      <w:r w:rsidR="001A32B2">
        <w:t xml:space="preserve"> </w:t>
      </w:r>
      <w:r w:rsidR="002B3A3C">
        <w:t xml:space="preserve">konačna </w:t>
      </w:r>
      <w:r w:rsidR="001A32B2">
        <w:t xml:space="preserve">nagrada za obnašanje dužnosti stečajnog upravitelja </w:t>
      </w:r>
      <w:r w:rsidR="00880F3A">
        <w:t>u stečajnom postupku nad dužnikom</w:t>
      </w:r>
      <w:r w:rsidR="001A32B2">
        <w:t xml:space="preserve"> u iznosu od </w:t>
      </w:r>
      <w:r w:rsidR="00C864B0">
        <w:t xml:space="preserve">11.680,00 </w:t>
      </w:r>
      <w:r w:rsidR="001A32B2">
        <w:t>kn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</w:t>
      </w:r>
      <w:r w:rsidR="00622FFA">
        <w:t>o</w:t>
      </w:r>
      <w:r w:rsidR="00637338">
        <w:t>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12180E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CD5365" w:rsidP="00CD5365" w:rsidR="00CD5365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CD5365" w:rsidP="00B77EFB" w:rsidR="00CD5365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637338">
        <w:t>1</w:t>
      </w:r>
      <w:r w:rsidR="00C864B0">
        <w:t xml:space="preserve">23/16-19 od 14. studenog </w:t>
      </w:r>
      <w:r w:rsidR="00637338">
        <w:t xml:space="preserve">2016. </w:t>
      </w:r>
      <w:r w:rsidR="006B26A4">
        <w:t xml:space="preserve"> </w:t>
      </w:r>
      <w:r w:rsidR="00446AA2">
        <w:t>otvoren je ste</w:t>
      </w:r>
      <w:r w:rsidR="00184CB2">
        <w:t xml:space="preserve">čajni postupak nad dužnikom </w:t>
      </w:r>
      <w:r w:rsidR="00C864B0">
        <w:rPr>
          <w:bCs/>
        </w:rPr>
        <w:t>ŠIMUNEC d.o.o. za poljoprivredu i turizam, u stečaju, Majške Međe, Zmaj Jove Jovanovića 1</w:t>
      </w:r>
      <w:r w:rsidR="006345AE">
        <w:t>, a za stečajn</w:t>
      </w:r>
      <w:r w:rsidR="00C55151">
        <w:t xml:space="preserve">u upraviteljicu imenovana je Tihana Majić odvjetnica iz Osijeka.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7338">
        <w:t xml:space="preserve">a upraviteljica </w:t>
      </w:r>
      <w:r w:rsidR="00622FFA">
        <w:t xml:space="preserve"> je u podnesku od</w:t>
      </w:r>
      <w:r w:rsidR="00C55151">
        <w:t xml:space="preserve"> 28. studenog</w:t>
      </w:r>
      <w:r w:rsidR="00622FFA">
        <w:t xml:space="preserve"> 2018., izvijesti</w:t>
      </w:r>
      <w:r w:rsidR="00BB48F2">
        <w:t xml:space="preserve">la </w:t>
      </w:r>
      <w:r w:rsidR="00622FFA">
        <w:t>sud da je unovčena stečajna masa</w:t>
      </w:r>
      <w:r>
        <w:t xml:space="preserve"> dužnika u ukupnom iznosu od </w:t>
      </w:r>
      <w:r w:rsidR="00C55151">
        <w:t xml:space="preserve">73.000,00 kn.     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>Uvidom u spis i dokumente u spisu, kao i</w:t>
      </w:r>
      <w:r w:rsidR="00E97A05">
        <w:t xml:space="preserve"> izvješće</w:t>
      </w:r>
      <w:r w:rsidR="00545BC5">
        <w:t xml:space="preserve"> stečaj</w:t>
      </w:r>
      <w:r w:rsidR="00E97A05">
        <w:t>n</w:t>
      </w:r>
      <w:r w:rsidR="00BB48F2">
        <w:t>e upraviteljice</w:t>
      </w:r>
      <w:r>
        <w:t>, utvrđeno je da je u ovom stečajnom postupku unovčena stečajna masa</w:t>
      </w:r>
      <w:r w:rsidR="00FD25D8">
        <w:t xml:space="preserve"> dužnika</w:t>
      </w:r>
      <w:r w:rsidR="00945462">
        <w:t xml:space="preserve"> koj</w:t>
      </w:r>
      <w:r w:rsidR="00E97A05">
        <w:t>u</w:t>
      </w:r>
      <w:r w:rsidR="00945462">
        <w:t xml:space="preserve"> su činile nek</w:t>
      </w:r>
      <w:r w:rsidR="00FD25D8">
        <w:t>retnine</w:t>
      </w:r>
      <w:r w:rsidR="00E97A05">
        <w:t>,</w:t>
      </w:r>
      <w:r w:rsidR="00C55151">
        <w:t xml:space="preserve"> </w:t>
      </w:r>
      <w:r w:rsidR="00945462">
        <w:t>te je unovčenjem ist</w:t>
      </w:r>
      <w:r w:rsidR="00C55151">
        <w:t xml:space="preserve">ih </w:t>
      </w:r>
      <w:r w:rsidR="00945462">
        <w:t xml:space="preserve">ostvaren ukupan iznos od </w:t>
      </w:r>
      <w:r w:rsidR="00C55151">
        <w:t>73.000</w:t>
      </w:r>
      <w:r w:rsidR="00BB48F2">
        <w:t>,0</w:t>
      </w:r>
      <w:r w:rsidR="00E97A05">
        <w:t>0 kn.</w:t>
      </w:r>
      <w:r w:rsidR="00BB48F2">
        <w:t xml:space="preserve"> </w:t>
      </w:r>
      <w:r w:rsidR="00973FE7">
        <w:t xml:space="preserve">Također, utvrđeno je </w:t>
      </w:r>
      <w:r w:rsidR="00454577">
        <w:t>da je imovina stečajnog dužnika unovčena nakon stupanja na snagu Uredbe o kriterijima i načinu obračuna i plaćanja nagrade stečajnim upraviteljima (Narodne novine 105/15).</w:t>
      </w:r>
    </w:p>
    <w:p w:rsidRDefault="00973FE7" w:rsidP="00973FE7" w:rsidR="00973FE7">
      <w:pPr>
        <w:ind w:firstLine="708"/>
        <w:jc w:val="both"/>
      </w:pPr>
    </w:p>
    <w:p w:rsidRDefault="00274CDD" w:rsidP="00973FE7" w:rsidR="00274CDD">
      <w:pPr>
        <w:ind w:firstLine="708"/>
        <w:jc w:val="both"/>
      </w:pPr>
    </w:p>
    <w:p w:rsidRDefault="00274CDD" w:rsidP="00274CDD" w:rsidR="00274CDD">
      <w:pPr>
        <w:ind w:firstLine="708"/>
        <w:jc w:val="center"/>
      </w:pPr>
      <w:r>
        <w:lastRenderedPageBreak/>
        <w:t>2</w:t>
      </w:r>
    </w:p>
    <w:p w:rsidRDefault="005F7082" w:rsidP="005F7082" w:rsidR="005F7082">
      <w:pPr>
        <w:jc w:val="right"/>
      </w:pPr>
      <w:r>
        <w:t>13 St-123/16-69</w:t>
      </w: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596A07" w:rsidP="00BB48F2" w:rsidR="00973FE7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105/15) određeno je</w:t>
      </w:r>
      <w:r>
        <w:t>,</w:t>
      </w:r>
      <w:r w:rsidR="00973FE7">
        <w:t xml:space="preserve"> da se nagrada stečajnom 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</w:t>
      </w:r>
      <w:r w:rsidR="00E97A05">
        <w:t xml:space="preserve">m upravitelju </w:t>
      </w:r>
      <w:r w:rsidR="00485A71">
        <w:t xml:space="preserve"> prema vrijednosti unovčene stečajne mase u iznosu od</w:t>
      </w:r>
      <w:r w:rsidR="00BB48F2">
        <w:t xml:space="preserve"> </w:t>
      </w:r>
      <w:r w:rsidR="00C55151">
        <w:t>73.000,00</w:t>
      </w:r>
      <w:r w:rsidR="00BB48F2">
        <w:t xml:space="preserve"> </w:t>
      </w:r>
      <w:r w:rsidR="007876EF">
        <w:t>kn</w:t>
      </w:r>
      <w:r w:rsidR="00485A71">
        <w:t>, kako slijedi: za iznos od</w:t>
      </w:r>
      <w:r w:rsidR="00E97A05">
        <w:t xml:space="preserve"> </w:t>
      </w:r>
      <w:r w:rsidR="00C55151">
        <w:t>73.000,00</w:t>
      </w:r>
      <w:r w:rsidR="00485A71">
        <w:t xml:space="preserve"> kn 16 % što iznosi </w:t>
      </w:r>
      <w:r w:rsidR="00C55151">
        <w:t>11.680,0</w:t>
      </w:r>
      <w:r w:rsidR="00BB48F2">
        <w:t xml:space="preserve">0 </w:t>
      </w:r>
      <w:r w:rsidR="00485A71">
        <w:t>kn</w:t>
      </w:r>
      <w:r w:rsidR="00E97A05">
        <w:t xml:space="preserve">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94. Stečajnog zakona </w:t>
      </w:r>
      <w:r w:rsidR="006B26A4">
        <w:t>u vezi s čl.</w:t>
      </w:r>
      <w:r w:rsidR="00F77966">
        <w:t xml:space="preserve"> 441. Stečajnog zakona </w:t>
      </w:r>
      <w:r w:rsidR="005B541A">
        <w:t>(N</w:t>
      </w:r>
      <w:r w:rsidR="006B26A4">
        <w:t>arodne novine 71/15</w:t>
      </w:r>
      <w:r w:rsidR="00E97A05">
        <w:t xml:space="preserve"> i 104/17</w:t>
      </w:r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C33E2C" w:rsidP="00E97A05" w:rsidR="00C33E2C">
      <w:pPr>
        <w:jc w:val="both"/>
      </w:pP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r w:rsidR="00C55151">
        <w:t>30. studeni</w:t>
      </w:r>
      <w:r w:rsidR="00C33E2C">
        <w:t xml:space="preserve"> 2018. </w:t>
      </w:r>
      <w:r w:rsidR="00B0435A">
        <w:t xml:space="preserve"> </w:t>
      </w:r>
    </w:p>
    <w:p w:rsidRDefault="00CD5365" w:rsidP="0012180E" w:rsidR="00CD5365">
      <w:pPr>
        <w:jc w:val="center"/>
      </w:pPr>
    </w:p>
    <w:p w:rsidRDefault="00E97A05" w:rsidP="0012180E" w:rsidR="00E97A0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E97A05" w:rsidP="00B77EFB" w:rsidR="00E97A05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97A05" w:rsidP="00B77EFB" w:rsidR="00E97A05">
      <w:pPr>
        <w:jc w:val="both"/>
      </w:pPr>
    </w:p>
    <w:p w:rsidRDefault="002B3A3C" w:rsidP="00B77EFB" w:rsidR="002B3A3C">
      <w:pPr>
        <w:jc w:val="both"/>
      </w:pPr>
    </w:p>
    <w:p w:rsidRDefault="00CD5365" w:rsidP="00B77EFB" w:rsidR="00CD5365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650775" w:rsidP="00B77EFB" w:rsidR="00650775">
      <w:pPr>
        <w:jc w:val="both"/>
      </w:pPr>
    </w:p>
    <w:p w:rsidRDefault="00CD5365" w:rsidP="00B77EFB" w:rsidR="00CD536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</w:t>
      </w:r>
      <w:r w:rsidR="00C55151">
        <w:t>a upraviteljica Tihana Majić</w:t>
      </w:r>
      <w:r w:rsidR="00E97A05">
        <w:t xml:space="preserve">   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C55151" w:rsidP="00B77EFB" w:rsidR="00274CDD">
      <w:pPr>
        <w:numPr>
          <w:ilvl w:val="0"/>
          <w:numId w:val="3"/>
        </w:numPr>
      </w:pPr>
      <w:r>
        <w:t xml:space="preserve">kal. </w:t>
      </w:r>
      <w:r w:rsidR="005F7082">
        <w:t>14/12</w:t>
      </w:r>
    </w:p>
    <w:p w:rsidRDefault="00CD5365" w:rsidP="00CD5365" w:rsidR="00CD5365">
      <w:pPr>
        <w:ind w:left="360"/>
      </w:pPr>
    </w:p>
    <w:p w:rsidRDefault="002B4D07" w:rsidP="00CD5365" w:rsidR="002B4D07">
      <w:pPr>
        <w:ind w:left="360"/>
      </w:pPr>
    </w:p>
    <w:sectPr w:rsidSect="00622FFA" w:rsidR="002B4D07"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2180E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4CDD"/>
    <w:rsid w:val="002B3A3C"/>
    <w:rsid w:val="002B4D07"/>
    <w:rsid w:val="002C2752"/>
    <w:rsid w:val="002C4AD1"/>
    <w:rsid w:val="002E546B"/>
    <w:rsid w:val="0032250B"/>
    <w:rsid w:val="00324FD3"/>
    <w:rsid w:val="003B6B24"/>
    <w:rsid w:val="003D649A"/>
    <w:rsid w:val="003E1CC7"/>
    <w:rsid w:val="003E6A42"/>
    <w:rsid w:val="004012C7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5F7082"/>
    <w:rsid w:val="00600458"/>
    <w:rsid w:val="0060244F"/>
    <w:rsid w:val="00611507"/>
    <w:rsid w:val="006127EF"/>
    <w:rsid w:val="00621D5A"/>
    <w:rsid w:val="00622FFA"/>
    <w:rsid w:val="0062505C"/>
    <w:rsid w:val="006345AE"/>
    <w:rsid w:val="00636F03"/>
    <w:rsid w:val="00637338"/>
    <w:rsid w:val="00650775"/>
    <w:rsid w:val="00665EDE"/>
    <w:rsid w:val="006B26A4"/>
    <w:rsid w:val="006C3A7A"/>
    <w:rsid w:val="006F1AD4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10DBB"/>
    <w:rsid w:val="00834974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115B0"/>
    <w:rsid w:val="00B62387"/>
    <w:rsid w:val="00B77EFB"/>
    <w:rsid w:val="00BB1F54"/>
    <w:rsid w:val="00BB210D"/>
    <w:rsid w:val="00BB2F5E"/>
    <w:rsid w:val="00BB48F2"/>
    <w:rsid w:val="00BD0679"/>
    <w:rsid w:val="00BE12BD"/>
    <w:rsid w:val="00BF61F7"/>
    <w:rsid w:val="00C21D09"/>
    <w:rsid w:val="00C32F6B"/>
    <w:rsid w:val="00C33E2C"/>
    <w:rsid w:val="00C55151"/>
    <w:rsid w:val="00C56374"/>
    <w:rsid w:val="00C64FE8"/>
    <w:rsid w:val="00C72FD4"/>
    <w:rsid w:val="00C864B0"/>
    <w:rsid w:val="00CC06A2"/>
    <w:rsid w:val="00CD5365"/>
    <w:rsid w:val="00CE0F48"/>
    <w:rsid w:val="00CE6005"/>
    <w:rsid w:val="00D267B2"/>
    <w:rsid w:val="00D54285"/>
    <w:rsid w:val="00D57F8F"/>
    <w:rsid w:val="00D746B9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7A05"/>
    <w:rsid w:val="00F1706F"/>
    <w:rsid w:val="00F3776A"/>
    <w:rsid w:val="00F51A8B"/>
    <w:rsid w:val="00F62FA1"/>
    <w:rsid w:val="00F71C25"/>
    <w:rsid w:val="00F775BD"/>
    <w:rsid w:val="00F77966"/>
    <w:rsid w:val="00FB5B58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6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St-123/2016-65</izvorni_sadrzaj>
    <derivirana_varijabla naziv="DomainObject.PredzadnjaOdlukaIzPredmeta.Oznaka_1">St-123/2016-65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9D200-D857-4A9A-AA38-89614C3EA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2549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2018-11-30T07:35:00Z</dcterms:created>
  <dc:creator>..</dc:creator>
  <cp:lastModifiedBy>Maja Kocijan</cp:lastModifiedBy>
  <cp:lastPrinted>2018-11-30T07:41:00Z</cp:lastPrinted>
  <dcterms:modified xmlns:xsi="http://www.w3.org/2001/XMLSchema-instance" xsi:type="dcterms:W3CDTF">2018-11-30T08:05:00Z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