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82a8" w14:paraId="6f882a8" w:rsidRDefault="00B11498" w:rsidP="00144650" w:rsidR="00144650">
      <w:pPr>
        <w:tabs>
          <w:tab w:pos="7455" w:val="left"/>
          <w:tab w:pos="9072" w:val="right"/>
        </w:tabs>
        <w15:collapsed w:val="false"/>
      </w:pPr>
      <w:r>
        <w:tab/>
      </w:r>
      <w:r>
        <w:tab/>
      </w:r>
      <w:r w:rsidR="002F3F8D">
        <w:t>Broj: 6 St-</w:t>
      </w:r>
      <w:r w:rsidR="003F4CB1">
        <w:t>553</w:t>
      </w:r>
      <w:r w:rsidR="00B13357">
        <w:t>/16-1</w:t>
      </w:r>
      <w:r w:rsidR="003F4CB1">
        <w:t>0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1C7811" w:rsidRPr="001C7811">
        <w:t xml:space="preserve">FINA RC Osijek, za otvaranje stečajnog  postupka nad dužnikom </w:t>
      </w:r>
      <w:r w:rsidR="003F4CB1">
        <w:rPr>
          <w:b/>
        </w:rPr>
        <w:t>I.T.CAFFE j.d.o.o., Vukovar, Kralja Petra Krešimira IV 1, OIB: 20460912621, MBS: 030130097</w:t>
      </w:r>
      <w:r w:rsidR="002F3F8D" w:rsidRPr="00D14516">
        <w:t>,</w:t>
      </w:r>
      <w:r w:rsidR="002F3F8D">
        <w:t xml:space="preserve"> dana </w:t>
      </w:r>
      <w:r w:rsidR="00B13357">
        <w:t>14. listopada</w:t>
      </w:r>
      <w:r w:rsidR="002F3F8D">
        <w:t xml:space="preserve"> 2016. g.,</w:t>
      </w:r>
    </w:p>
    <w:p w:rsidRDefault="00144650" w:rsidP="002F3F8D" w:rsidR="00144650">
      <w:pPr>
        <w:pStyle w:val="Tijeloteksta"/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3F4CB1">
        <w:rPr>
          <w:b/>
        </w:rPr>
        <w:t xml:space="preserve">I.T.CAFFE j.d.o.o., Vukovar, Kralja Petra Krešimira IV 1, OIB: 20460912621, MBS: 030130097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3F4CB1">
        <w:rPr>
          <w:b/>
        </w:rPr>
        <w:t>553</w:t>
      </w:r>
      <w:r>
        <w:rPr>
          <w:b/>
        </w:rPr>
        <w:t>-16</w:t>
      </w:r>
      <w:r>
        <w:t xml:space="preserve"> kod Hrvatske poštanske banke iznos od </w:t>
      </w:r>
      <w:bookmarkStart w:name="_GoBack" w:id="0"/>
      <w:r w:rsidR="00520B0B">
        <w:rPr>
          <w:b/>
        </w:rPr>
        <w:t>19.650,00</w:t>
      </w:r>
      <w:r w:rsidRPr="00725327">
        <w:rPr>
          <w:b/>
        </w:rPr>
        <w:t xml:space="preserve"> kn</w:t>
      </w:r>
      <w:bookmarkEnd w:id="0"/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741BE6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F81165">
        <w:t xml:space="preserve">Predlagatelj </w:t>
      </w:r>
      <w:r w:rsidR="001C781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B13357">
        <w:t>1</w:t>
      </w:r>
      <w:r w:rsidR="003F4CB1">
        <w:t>1</w:t>
      </w:r>
      <w:r w:rsidR="001C7811">
        <w:t>. ožujka</w:t>
      </w:r>
      <w:r w:rsidR="002F3F8D">
        <w:t xml:space="preserve"> 2016. g.</w:t>
      </w:r>
      <w:r w:rsidRPr="00DD2365">
        <w:t xml:space="preserve"> prijedlog za otvaranje</w:t>
      </w:r>
      <w:r w:rsidR="00204592">
        <w:t xml:space="preserve"> </w:t>
      </w:r>
      <w:r w:rsidRPr="00DD2365">
        <w:t xml:space="preserve">stečajnog postupka nad dužnikom </w:t>
      </w:r>
      <w:r w:rsidR="003F4CB1">
        <w:rPr>
          <w:b/>
        </w:rPr>
        <w:t>I.T.CAFFE j.d.o.o., Vukovar, Kralja Petra Krešimira IV 1, OIB: 20460912621, MBS: 030130097</w:t>
      </w:r>
      <w:r w:rsidR="008E50B6">
        <w:rPr>
          <w:b/>
        </w:rPr>
        <w:t>.</w:t>
      </w:r>
    </w:p>
    <w:p w:rsidRDefault="00EB2E0E" w:rsidP="00EB2E0E" w:rsidR="00D70FBF">
      <w:pPr>
        <w:tabs>
          <w:tab w:pos="7065" w:val="left"/>
        </w:tabs>
        <w:jc w:val="both"/>
      </w:pPr>
      <w:r>
        <w:tab/>
      </w:r>
    </w:p>
    <w:p w:rsidRDefault="00FA7686" w:rsidP="00015125" w:rsidR="009B61F0">
      <w:pPr>
        <w:tabs>
          <w:tab w:pos="4050" w:val="left"/>
        </w:tabs>
        <w:jc w:val="both"/>
      </w:pPr>
      <w:r>
        <w:tab/>
      </w:r>
    </w:p>
    <w:p w:rsidRDefault="008737BC" w:rsidP="00204592" w:rsidR="00A27295">
      <w:pPr>
        <w:tabs>
          <w:tab w:pos="5415" w:val="left"/>
          <w:tab w:pos="7515" w:val="left"/>
        </w:tabs>
        <w:jc w:val="both"/>
      </w:pPr>
      <w:r>
        <w:lastRenderedPageBreak/>
        <w:tab/>
      </w:r>
      <w:r w:rsidR="00204592">
        <w:tab/>
      </w:r>
    </w:p>
    <w:p w:rsidRDefault="003F4CB1" w:rsidP="003F4CB1" w:rsidR="00A27295">
      <w:pPr>
        <w:tabs>
          <w:tab w:pos="7455" w:val="left"/>
          <w:tab w:pos="9072" w:val="right"/>
        </w:tabs>
        <w:jc w:val="right"/>
      </w:pPr>
      <w:r>
        <w:t>Broj: 6 St-553/16-10</w:t>
      </w:r>
    </w:p>
    <w:p w:rsidRDefault="003F4CB1" w:rsidP="003F4CB1" w:rsidR="003F4CB1">
      <w:pPr>
        <w:tabs>
          <w:tab w:pos="7455" w:val="left"/>
          <w:tab w:pos="9072" w:val="right"/>
        </w:tabs>
        <w:jc w:val="right"/>
      </w:pPr>
    </w:p>
    <w:p w:rsidRDefault="00A27295" w:rsidP="00A27295" w:rsidR="00A27295">
      <w:pPr>
        <w:ind w:firstLine="720"/>
        <w:jc w:val="both"/>
      </w:pPr>
    </w:p>
    <w:p w:rsidRDefault="00470B34" w:rsidP="00AF4026" w:rsidR="009B61F0">
      <w:pPr>
        <w:ind w:firstLine="720"/>
        <w:jc w:val="both"/>
      </w:pPr>
      <w:r>
        <w:t>Sukladno Izvješću privremen</w:t>
      </w:r>
      <w:r w:rsidR="00A27295">
        <w:t>og</w:t>
      </w:r>
      <w:r>
        <w:t xml:space="preserve"> stečajn</w:t>
      </w:r>
      <w:r w:rsidR="00A27295">
        <w:t>og</w:t>
      </w:r>
      <w:r>
        <w:t xml:space="preserve"> upravitelj</w:t>
      </w:r>
      <w:r w:rsidR="00A27295">
        <w:t>a</w:t>
      </w:r>
      <w:r>
        <w:t xml:space="preserve"> određen</w:t>
      </w:r>
      <w:r w:rsidR="00A27295">
        <w:t>og</w:t>
      </w:r>
      <w:r>
        <w:t xml:space="preserve"> rješenjem ovog suda St-</w:t>
      </w:r>
      <w:r w:rsidR="00B13357">
        <w:t>657</w:t>
      </w:r>
      <w:r w:rsidR="001C7811">
        <w:t xml:space="preserve">/16 od </w:t>
      </w:r>
      <w:r w:rsidR="00B13357">
        <w:t>9. rujna</w:t>
      </w:r>
      <w:r w:rsidR="001C7811">
        <w:t xml:space="preserve"> 2016. g.</w:t>
      </w:r>
      <w:r w:rsidR="00F57A6F">
        <w:t xml:space="preserve">, koje je usmeno iznio na ročištu održanom dana </w:t>
      </w:r>
      <w:r w:rsidR="00B13357">
        <w:t>13. listopada</w:t>
      </w:r>
      <w:r w:rsidR="001C7811">
        <w:t xml:space="preserve"> 2016. g.</w:t>
      </w:r>
      <w:r w:rsidR="00F57A6F">
        <w:t xml:space="preserve">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prezadužen. </w:t>
      </w:r>
      <w:r w:rsidR="00741BE6">
        <w:t xml:space="preserve">Sukladno </w:t>
      </w:r>
      <w:r w:rsidR="008E50B6">
        <w:t>materijalnoj dokument</w:t>
      </w:r>
      <w:r w:rsidR="00EC2A64">
        <w:t xml:space="preserve">aciji u spisu </w:t>
      </w:r>
      <w:r w:rsidR="008E50B6">
        <w:t xml:space="preserve">dužnik </w:t>
      </w:r>
      <w:r w:rsidR="00B13357">
        <w:t xml:space="preserve"> je nesposoban za plaćanje i prezadužen, ne posjeduje nikakvu imovinu, niti financijsku, niti materijalnu.</w:t>
      </w:r>
      <w:r w:rsidR="00AF4026">
        <w:t xml:space="preserve"> </w:t>
      </w:r>
      <w:r w:rsidR="009B61F0">
        <w:t>Predvidivi troškovi stečajnog postupka prema</w:t>
      </w:r>
      <w:r>
        <w:t xml:space="preserve"> ocijeni privremenog stečajnog upravitelja iznosili bi </w:t>
      </w:r>
      <w:r w:rsidR="00B13357">
        <w:t>19.650,00</w:t>
      </w:r>
      <w:r w:rsidR="009B61F0">
        <w:t xml:space="preserve"> kn, (troš</w:t>
      </w:r>
      <w:r w:rsidR="00C74FFE">
        <w:t>ak financijsko-knjigovodstvenog vještačenja, procjena nekretnine, izrada elaborata,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</w:t>
      </w:r>
      <w:r w:rsidR="00AF4026">
        <w:t xml:space="preserve">riješeno je </w:t>
      </w:r>
      <w:r>
        <w:t xml:space="preserve">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B13357">
        <w:t>14. listopada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B13357">
        <w:t>14.11.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132" w:rsidR="00662132">
      <w:r>
        <w:separator/>
      </w:r>
    </w:p>
  </w:endnote>
  <w:endnote w:id="0" w:type="continuationSeparator">
    <w:p w:rsidRDefault="00662132" w:rsidR="00662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132" w:rsidR="00662132">
      <w:r>
        <w:separator/>
      </w:r>
    </w:p>
  </w:footnote>
  <w:footnote w:id="0" w:type="continuationSeparator">
    <w:p w:rsidRDefault="00662132" w:rsidR="006621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20B0B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06DA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C7811"/>
    <w:rsid w:val="001E75FC"/>
    <w:rsid w:val="00204592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3F4CB1"/>
    <w:rsid w:val="004039B7"/>
    <w:rsid w:val="00405B85"/>
    <w:rsid w:val="00451DD6"/>
    <w:rsid w:val="00470B34"/>
    <w:rsid w:val="004806AD"/>
    <w:rsid w:val="00497410"/>
    <w:rsid w:val="004B1C41"/>
    <w:rsid w:val="004B741D"/>
    <w:rsid w:val="004D3648"/>
    <w:rsid w:val="004E5065"/>
    <w:rsid w:val="004F0439"/>
    <w:rsid w:val="004F405F"/>
    <w:rsid w:val="00500BBD"/>
    <w:rsid w:val="00520B0B"/>
    <w:rsid w:val="0055624C"/>
    <w:rsid w:val="00561231"/>
    <w:rsid w:val="00577BBA"/>
    <w:rsid w:val="005B403D"/>
    <w:rsid w:val="005E0FF9"/>
    <w:rsid w:val="00607E75"/>
    <w:rsid w:val="006139EC"/>
    <w:rsid w:val="006235FB"/>
    <w:rsid w:val="00662132"/>
    <w:rsid w:val="006826C2"/>
    <w:rsid w:val="006837ED"/>
    <w:rsid w:val="006A2408"/>
    <w:rsid w:val="006A56C2"/>
    <w:rsid w:val="006B551B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F4026"/>
    <w:rsid w:val="00B11498"/>
    <w:rsid w:val="00B11D59"/>
    <w:rsid w:val="00B13357"/>
    <w:rsid w:val="00B32B3E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29D1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C2A64"/>
    <w:rsid w:val="00ED0232"/>
    <w:rsid w:val="00ED3737"/>
    <w:rsid w:val="00F22829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B45AD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612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12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2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2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2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612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12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2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2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2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St-553/2016-10</izvorni_sadrzaj>
    <derivirana_varijabla naziv="DomainObject.Oznaka_1">St-553/2016-10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I.T.CAFFE jednostavno društvo s ograničenom odgovornošću za trgovinu i usluge</izvorni_sadrzaj>
    <derivirana_varijabla naziv="DomainObject.Predmet.ProtustrankaFormated_1">  I.T.CAFFE jednostavno društvo s ograničenom odgovornošću za trgovinu i usluge</derivirana_varijabla>
  </DomainObject.Predmet.ProtustrankaFormated>
  <DomainObject.Predmet.ProtustrankaFormatedOIB>
    <izvorni_sadrzaj>  I.T.CAFFE jednostavno društvo s ograničenom odgovornošću za trgovinu i usluge, OIB 20460912621</izvorni_sadrzaj>
    <derivirana_varijabla naziv="DomainObject.Predmet.ProtustrankaFormatedOIB_1">  I.T.CAFFE jednostavno društvo s ograničenom odgovornošću za trgovinu i usluge, OIB 20460912621</derivirana_varijabla>
  </DomainObject.Predmet.ProtustrankaFormatedOIB>
  <DomainObject.Predmet.ProtustrankaFormatedWithAdress>
    <izvorni_sadrzaj> I.T.CAFFE jednostavno društvo s ograničenom odgovornošću za trgovinu i usluge, Kralja Petra Krešimira IV 1, 32000 Vukovar</izvorni_sadrzaj>
    <derivirana_varijabla naziv="DomainObject.Predmet.ProtustrankaFormatedWithAdress_1"> I.T.CAFFE jednostavno društvo s ograničenom odgovornošću za trgovinu i usluge, Kralja Petra Krešimira IV 1, 32000 Vukovar</derivirana_varijabla>
  </DomainObject.Predmet.ProtustrankaFormatedWithAdress>
  <DomainObject.Predmet.ProtustrankaFormatedWithAdressOIB>
    <izvorni_sadrzaj> I.T.CAFFE jednostavno društvo s ograničenom odgovornošću za trgovinu i usluge, OIB 20460912621, Kralja Petra Krešimira IV 1, 32000 Vukovar</izvorni_sadrzaj>
    <derivirana_varijabla naziv="DomainObject.Predmet.ProtustrankaFormatedWithAdressOIB_1"> I.T.CAFFE jednostavno društvo s ograničenom odgovornošću za trgovinu i usluge, OIB 20460912621, Kralja Petra Krešimira IV 1, 32000 Vukovar</derivirana_varijabla>
  </DomainObject.Predmet.ProtustrankaFormatedWithAdressOIB>
  <DomainObject.Predmet.ProtustrankaWithAdress>
    <izvorni_sadrzaj>I.T.CAFFE jednostavno društvo s ograničenom odgovornošću za trgovinu i usluge Kralja Petra Krešimira IV 1, 32000 Vukovar</izvorni_sadrzaj>
    <derivirana_varijabla naziv="DomainObject.Predmet.ProtustrankaWithAdress_1">I.T.CAFFE jednostavno društvo s ograničenom odgovornošću za trgovinu i usluge Kralja Petra Krešimira IV 1, 32000 Vukovar</derivirana_varijabla>
  </DomainObject.Predmet.ProtustrankaWithAdress>
  <DomainObject.Predmet.ProtustrankaWithAdressOIB>
    <izvorni_sadrzaj>I.T.CAFFE jednostavno društvo s ograničenom odgovornošću za trgovinu i usluge, OIB 20460912621, Kralja Petra Krešimira IV 1, 32000 Vukovar</izvorni_sadrzaj>
    <derivirana_varijabla naziv="DomainObject.Predmet.ProtustrankaWithAdressOIB_1">I.T.CAFFE jednostavno društvo s ograničenom odgovornošću za trgovinu i usluge, OIB 20460912621, Kralja Petra Krešimira IV 1, 32000 Vukovar</derivirana_varijabla>
  </DomainObject.Predmet.ProtustrankaWithAdressOIB>
  <DomainObject.Predmet.ProtustrankaNazivFormated>
    <izvorni_sadrzaj>I.T.CAFFE jednostavno društvo s ograničenom odgovornošću za trgovinu i usluge</izvorni_sadrzaj>
    <derivirana_varijabla naziv="DomainObject.Predmet.ProtustrankaNazivFormated_1">I.T.CAFFE jednostavno društvo s ograničenom odgovornošću za trgovinu i usluge</derivirana_varijabla>
  </DomainObject.Predmet.ProtustrankaNazivFormated>
  <DomainObject.Predmet.ProtustrankaNazivFormatedOIB>
    <izvorni_sadrzaj>I.T.CAFFE jednostavno društvo s ograničenom odgovornošću za trgovinu i usluge, OIB 20460912621</izvorni_sadrzaj>
    <derivirana_varijabla naziv="DomainObject.Predmet.ProtustrankaNazivFormatedOIB_1">I.T.CAFFE jednostavno društvo s ograničenom odgovornošću za trgovinu i usluge, OIB 20460912621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I.T.CAFFE jednostavno društvo s ograničenom odgovornošću za trgovinu i usluge</item>
    </izvorni_sadrzaj>
    <derivirana_varijabla naziv="DomainObject.Predmet.ProtuStrankaListFormated_1">
      <item>I.T.CAFFE jednostavno društvo s ograničenom odgovornošću za trgovinu i usluge</item>
    </derivirana_varijabla>
  </DomainObject.Predmet.ProtuStrankaListFormated>
  <DomainObject.Predmet.ProtuStrankaListFormatedOIB>
    <izvorni_sadrzaj>
      <item>I.T.CAFFE jednostavno društvo s ograničenom odgovornošću za trgovinu i usluge, OIB 20460912621</item>
    </izvorni_sadrzaj>
    <derivirana_varijabla naziv="DomainObject.Predmet.ProtuStrankaListFormatedOIB_1">
      <item>I.T.CAFFE jednostavno društvo s ograničenom odgovornošću za trgovinu i usluge, OIB 20460912621</item>
    </derivirana_varijabla>
  </DomainObject.Predmet.ProtuStrankaListFormatedOIB>
  <DomainObject.Predmet.ProtuStrankaListFormatedWithAdress>
    <izvorni_sadrzaj>
      <item>I.T.CAFFE jednostavno društvo s ograničenom odgovornošću za trgovinu i usluge, Kralja Petra Krešimira IV 1, 32000 Vukovar</item>
    </izvorni_sadrzaj>
    <derivirana_varijabla naziv="DomainObject.Predmet.ProtuStrankaListFormatedWithAdress_1">
      <item>I.T.CAFFE jednostavno društvo s ograničenom odgovornošću za trgovinu i usluge, Kralja Petra Krešimira IV 1, 32000 Vukovar</item>
    </derivirana_varijabla>
  </DomainObject.Predmet.ProtuStrankaListFormatedWithAdress>
  <DomainObject.Predmet.ProtuStrankaListFormatedWithAdressOIB>
    <izvorni_sadrzaj>
      <item>I.T.CAFFE jednostavno društvo s ograničenom odgovornošću za trgovinu i usluge, OIB 20460912621, Kralja Petra Krešimira IV 1, 32000 Vukovar</item>
    </izvorni_sadrzaj>
    <derivirana_varijabla naziv="DomainObject.Predmet.ProtuStrankaListFormatedWithAdressOIB_1">
      <item>I.T.CAFFE jednostavno društvo s ograničenom odgovornošću za trgovinu i usluge, OIB 20460912621, Kralja Petra Krešimira IV 1, 32000 Vukovar</item>
    </derivirana_varijabla>
  </DomainObject.Predmet.ProtuStrankaListFormatedWithAdressOIB>
  <DomainObject.Predmet.ProtuStrankaListNazivFormated>
    <izvorni_sadrzaj>
      <item>I.T.CAFFE jednostavno društvo s ograničenom odgovornošću za trgovinu i usluge</item>
    </izvorni_sadrzaj>
    <derivirana_varijabla naziv="DomainObject.Predmet.ProtuStrankaListNazivFormated_1">
      <item>I.T.CAFFE jednostavno društvo s ograničenom odgovornošću za trgovinu i usluge</item>
    </derivirana_varijabla>
  </DomainObject.Predmet.ProtuStrankaListNazivFormated>
  <DomainObject.Predmet.ProtuStrankaListNazivFormatedOIB>
    <izvorni_sadrzaj>
      <item>I.T.CAFFE jednostavno društvo s ograničenom odgovornošću za trgovinu i usluge, OIB 20460912621</item>
    </izvorni_sadrzaj>
    <derivirana_varijabla naziv="DomainObject.Predmet.ProtuStrankaListNazivFormatedOIB_1">
      <item>I.T.CAFFE jednostavno društvo s ograničenom odgovornošću za trgovinu i usluge, OIB 20460912621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St-553/2016-10</izvorni_sadrzaj>
    <derivirana_varijabla naziv="DomainObject.PoslovniBrojDokumenta_1">St-553/2016-10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I.T.CAFFE jednostavno društvo s ograničenom odgovornošću za trgovinu i usluge</izvorni_sadrzaj>
    <derivirana_varijabla naziv="DomainObject.Predmet.ProtustrankaIDrugi_1">I.T.CAFFE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I.T.CAFFE jednostavno društvo s ograničenom odgovornošću za trgovinu i usluge, OIB 20460912621, Kralja Petra Krešimira IV 1, 32000 Vukovar</izvorni_sadrzaj>
    <derivirana_varijabla naziv="DomainObject.Predmet.ProtustrankaIDrugiAdressOIB_1">I.T.CAFFE jednostavno društvo s ograničenom odgovornošću za trgovinu i usluge, OIB 20460912621, Kralja Petra Krešimira IV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I.T.CAFFE jednostavno društvo s ograničenom odgovornošću za trgovinu i usluge</item>
    </izvorni_sadrzaj>
    <derivirana_varijabla naziv="DomainObject.Predmet.SudioniciListNaziv_1">
      <item>FINA RC OSIJEK</item>
      <item>I.T.CAFFE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I.T.CAFFE jednostavno društvo s ograničenom odgovornošću za trgovinu i usluge, OIB 20460912621, Kralja Petra Krešimira IV 1,32000 Vukovar</item>
    </izvorni_sadrzaj>
    <derivirana_varijabla naziv="DomainObject.Predmet.SudioniciListAdressOIB_1">
      <item>FINA RC OSIJEK, OIB 85821130368</item>
      <item>I.T.CAFFE jednostavno društvo s ograničenom odgovornošću za trgovinu i usluge, OIB 20460912621, Kralja Petra Krešimira IV 1,32000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20460912621</item>
    </izvorni_sadrzaj>
    <derivirana_varijabla naziv="DomainObject.Predmet.SudioniciListNazivOIB_1">
      <item>, OIB 85821130368</item>
      <item>, OIB 20460912621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DE2FC4-4270-4774-96C8-B4289D3835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427</properties:Words>
  <properties:Characters>2307</properties:Characters>
  <properties:Lines>99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2016-06-14T12:07:00Z</dcterms:created>
  <dc:creator>hermanj</dc:creator>
  <cp:lastModifiedBy>Danijela Sekulić</cp:lastModifiedBy>
  <cp:lastPrinted>2016-10-14T06:16:00Z</cp:lastPrinted>
  <dcterms:modified xmlns:xsi="http://www.w3.org/2001/XMLSchema-instance" xsi:type="dcterms:W3CDTF">2016-10-14T06:18:00Z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St-553/2016-10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