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8fc5" w14:paraId="f2e8fc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3271C4" w:rsidP="0065129A" w:rsidR="003271C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034566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3271C4" w:rsidP="0065129A" w:rsidR="003271C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3271C4">
        <w:t>PORTA B</w:t>
      </w:r>
      <w:r w:rsidR="00405ACD">
        <w:t>AVO d.o.o., Duboke vode 26, Slatine, OIB: 06273588599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3271C4" w:rsidP="0065129A" w:rsidR="003271C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271C4">
        <w:t>PORTA B</w:t>
      </w:r>
      <w:r w:rsidR="00405ACD">
        <w:t>AVO d.o.o., Duboke vode 26, Slatine, OIB: 06273588599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3271C4" w:rsidP="00967806" w:rsidR="003271C4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3271C4">
        <w:t>PORTA B</w:t>
      </w:r>
      <w:r w:rsidR="00405ACD">
        <w:t>AVO d.o.o., Duboke vode 26, Slatine, OIB: 06273588599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405ACD">
        <w:t>673</w:t>
      </w:r>
      <w:r>
        <w:t xml:space="preserve">-1 od </w:t>
      </w:r>
      <w:r w:rsidR="00405ACD">
        <w:t>18. svibnja</w:t>
      </w:r>
      <w:r>
        <w:t xml:space="preserve"> 2015. godine  pokrenut postupak brisanja po čl. 7</w:t>
      </w:r>
      <w:r w:rsidR="003271C4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3271C4" w:rsidR="002F2ED4">
      <w:pPr>
        <w:spacing w:before="240"/>
        <w:ind w:left="6480"/>
        <w:jc w:val="center"/>
      </w:pP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3271C4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22F" w:rsidR="00FC622F">
      <w:r>
        <w:separator/>
      </w:r>
    </w:p>
  </w:endnote>
  <w:endnote w:id="0" w:type="continuationSeparator">
    <w:p w:rsidRDefault="00FC622F" w:rsidR="00FC6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22F" w:rsidR="00FC622F">
      <w:r>
        <w:separator/>
      </w:r>
    </w:p>
  </w:footnote>
  <w:footnote w:id="0" w:type="continuationSeparator">
    <w:p w:rsidRDefault="00FC622F" w:rsidR="00FC6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4D0EC9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40D91">
      <w:t>366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40D91">
      <w:t>366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566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0D9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271C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05ACD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1723"/>
    <w:rsid w:val="00483108"/>
    <w:rsid w:val="00484A51"/>
    <w:rsid w:val="00484F0E"/>
    <w:rsid w:val="00492072"/>
    <w:rsid w:val="004939BB"/>
    <w:rsid w:val="00496DEE"/>
    <w:rsid w:val="004A166C"/>
    <w:rsid w:val="004B0080"/>
    <w:rsid w:val="004D0EC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42DA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22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BAVO d.o.o. za usluge</izvorni_sadrzaj>
    <derivirana_varijabla naziv="DomainObject.Predmet.ProtustrankaFormated_1">  PORTA BAVO d.o.o. za usluge</derivirana_varijabla>
  </DomainObject.Predmet.ProtustrankaFormated>
  <DomainObject.Predmet.ProtustrankaFormatedOIB>
    <izvorni_sadrzaj>  PORTA BAVO d.o.o. za usluge, OIB 06273588599</izvorni_sadrzaj>
    <derivirana_varijabla naziv="DomainObject.Predmet.ProtustrankaFormatedOIB_1">  PORTA BAVO d.o.o. za usluge, OIB 06273588599</derivirana_varijabla>
  </DomainObject.Predmet.ProtustrankaFormatedOIB>
  <DomainObject.Predmet.ProtustrankaFormatedWithAdress>
    <izvorni_sadrzaj> PORTA BAVO d.o.o. za usluge, Duboke vode 26, 21220 Slatine</izvorni_sadrzaj>
    <derivirana_varijabla naziv="DomainObject.Predmet.ProtustrankaFormatedWithAdress_1"> PORTA BAVO d.o.o. za usluge, Duboke vode 26, 21220 Slatine</derivirana_varijabla>
  </DomainObject.Predmet.ProtustrankaFormatedWithAdress>
  <DomainObject.Predmet.ProtustrankaFormatedWithAdressOIB>
    <izvorni_sadrzaj> PORTA BAVO d.o.o. za usluge, OIB 06273588599, Duboke vode 26, 21220 Slatine</izvorni_sadrzaj>
    <derivirana_varijabla naziv="DomainObject.Predmet.ProtustrankaFormatedWithAdressOIB_1"> PORTA BAVO d.o.o. za usluge, OIB 06273588599, Duboke vode 26, 21220 Slatine</derivirana_varijabla>
  </DomainObject.Predmet.ProtustrankaFormatedWithAdressOIB>
  <DomainObject.Predmet.ProtustrankaWithAdress>
    <izvorni_sadrzaj>PORTA BAVO d.o.o. za usluge Duboke vode 26, 21220 Slatine</izvorni_sadrzaj>
    <derivirana_varijabla naziv="DomainObject.Predmet.ProtustrankaWithAdress_1">PORTA BAVO d.o.o. za usluge Duboke vode 26, 21220 Slatine</derivirana_varijabla>
  </DomainObject.Predmet.ProtustrankaWithAdress>
  <DomainObject.Predmet.ProtustrankaWithAdressOIB>
    <izvorni_sadrzaj>PORTA BAVO d.o.o. za usluge, OIB 06273588599, Duboke vode 26, 21220 Slatine</izvorni_sadrzaj>
    <derivirana_varijabla naziv="DomainObject.Predmet.ProtustrankaWithAdressOIB_1">PORTA BAVO d.o.o. za usluge, OIB 06273588599, Duboke vode 26, 21220 Slatine</derivirana_varijabla>
  </DomainObject.Predmet.ProtustrankaWithAdressOIB>
  <DomainObject.Predmet.ProtustrankaNazivFormated>
    <izvorni_sadrzaj>PORTA BAVO d.o.o. za usluge</izvorni_sadrzaj>
    <derivirana_varijabla naziv="DomainObject.Predmet.ProtustrankaNazivFormated_1">PORTA BAVO d.o.o. za usluge</derivirana_varijabla>
  </DomainObject.Predmet.ProtustrankaNazivFormated>
  <DomainObject.Predmet.ProtustrankaNazivFormatedOIB>
    <izvorni_sadrzaj>PORTA BAVO d.o.o. za usluge, OIB 06273588599</izvorni_sadrzaj>
    <derivirana_varijabla naziv="DomainObject.Predmet.ProtustrankaNazivFormatedOIB_1">PORTA BAVO d.o.o. za usluge, OIB 06273588599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20168.17</izvorni_sadrzaj>
    <derivirana_varijabla naziv="DomainObject.Predmet.TrenutnaVrijednost_1">20168.17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PORTA BAVO d.o.o. za usluge</item>
    </izvorni_sadrzaj>
    <derivirana_varijabla naziv="DomainObject.Predmet.ProtuStrankaListFormated_1">
      <item>PORTA BAVO d.o.o. za usluge</item>
    </derivirana_varijabla>
  </DomainObject.Predmet.ProtuStrankaListFormated>
  <DomainObject.Predmet.ProtuStrankaListFormatedOIB>
    <izvorni_sadrzaj>
      <item>PORTA BAVO d.o.o. za usluge, OIB 06273588599</item>
    </izvorni_sadrzaj>
    <derivirana_varijabla naziv="DomainObject.Predmet.ProtuStrankaListFormatedOIB_1">
      <item>PORTA BAVO d.o.o. za usluge, OIB 06273588599</item>
    </derivirana_varijabla>
  </DomainObject.Predmet.ProtuStrankaListFormatedOIB>
  <DomainObject.Predmet.ProtuStrankaListFormatedWithAdress>
    <izvorni_sadrzaj>
      <item>PORTA BAVO d.o.o. za usluge, Duboke vode 26, 21220 Slatine</item>
    </izvorni_sadrzaj>
    <derivirana_varijabla naziv="DomainObject.Predmet.ProtuStrankaListFormatedWithAdress_1">
      <item>PORTA BAVO d.o.o. za usluge, Duboke vode 26, 21220 Slatine</item>
    </derivirana_varijabla>
  </DomainObject.Predmet.ProtuStrankaListFormatedWithAdress>
  <DomainObject.Predmet.ProtuStrankaListFormatedWithAdressOIB>
    <izvorni_sadrzaj>
      <item>PORTA BAVO d.o.o. za usluge, OIB 06273588599, Duboke vode 26, 21220 Slatine</item>
    </izvorni_sadrzaj>
    <derivirana_varijabla naziv="DomainObject.Predmet.ProtuStrankaListFormatedWithAdressOIB_1">
      <item>PORTA BAVO d.o.o. za usluge, OIB 06273588599, Duboke vode 26, 21220 Slatine</item>
    </derivirana_varijabla>
  </DomainObject.Predmet.ProtuStrankaListFormatedWithAdressOIB>
  <DomainObject.Predmet.ProtuStrankaListNazivFormated>
    <izvorni_sadrzaj>
      <item>PORTA BAVO d.o.o. za usluge</item>
    </izvorni_sadrzaj>
    <derivirana_varijabla naziv="DomainObject.Predmet.ProtuStrankaListNazivFormated_1">
      <item>PORTA BAVO d.o.o. za usluge</item>
    </derivirana_varijabla>
  </DomainObject.Predmet.ProtuStrankaListNazivFormated>
  <DomainObject.Predmet.ProtuStrankaListNazivFormatedOIB>
    <izvorni_sadrzaj>
      <item>PORTA BAVO d.o.o. za usluge, OIB 06273588599</item>
    </izvorni_sadrzaj>
    <derivirana_varijabla naziv="DomainObject.Predmet.ProtuStrankaListNazivFormatedOIB_1">
      <item>PORTA BAVO d.o.o. za usluge, OIB 06273588599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PORTA BAVO d.o.o. za usluge</izvorni_sadrzaj>
    <derivirana_varijabla naziv="DomainObject.Predmet.ProtustrankaIDrugi_1">PORTA BAVO d.o.o. za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PORTA BAVO d.o.o. za usluge, OIB 06273588599, Duboke vode 26, 21220 Slatine</izvorni_sadrzaj>
    <derivirana_varijabla naziv="DomainObject.Predmet.ProtustrankaIDrugiAdressOIB_1">PORTA BAVO d.o.o. za usluge, OIB 06273588599, Duboke vode 26,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PORTA BAVO d.o.o. za usluge</item>
    </izvorni_sadrzaj>
    <derivirana_varijabla naziv="DomainObject.Predmet.SudioniciListNaziv_1">
      <item>FINA SPLIT</item>
      <item>PORTA BAVO d.o.o. za usluge</item>
    </derivirana_varijabla>
  </DomainObject.Predmet.SudioniciListNaziv>
  <DomainObject.Predmet.SudioniciListAdressOIB>
    <izvorni_sadrzaj>
      <item>FINA SPLIT, Mažuranićevo šetalište 24 b,21000 Split</item>
      <item>PORTA BAVO d.o.o. za usluge, OIB 06273588599, Duboke vode 26,21220 Slatine</item>
    </izvorni_sadrzaj>
    <derivirana_varijabla naziv="DomainObject.Predmet.SudioniciListAdressOIB_1">
      <item>FINA SPLIT, Mažuranićevo šetalište 24 b,21000 Split</item>
      <item>PORTA BAVO d.o.o. za usluge, OIB 06273588599, Duboke vode 26,21220 Slatine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06273588599</item>
    </izvorni_sadrzaj>
    <derivirana_varijabla naziv="DomainObject.Predmet.SudioniciListNazivOIB_1">
      <item>, OIB null</item>
      <item>, OIB 06273588599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51BDF-D2C4-4189-BCBD-9E2483738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1939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2015-10-28T12:20:00Z</dcterms:created>
  <dc:creator>nmarkovic</dc:creator>
  <cp:lastModifiedBy>Katarina Mikulić</cp:lastModifiedBy>
  <cp:lastPrinted>2015-10-29T07:55:00Z</cp:lastPrinted>
  <dcterms:modified xmlns:xsi="http://www.w3.org/2001/XMLSchema-instance" xsi:type="dcterms:W3CDTF">2015-10-29T09:41:00Z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