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65e36" w14:paraId="0165e36" w:rsidRDefault="00D70020" w:rsidP="00D70020" w:rsidR="005B40D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7E05EF">
        <w:rPr>
          <w:rFonts w:hAnsi="Times New Roman" w:ascii="Times New Roman"/>
          <w:szCs w:val="24"/>
          <w:lang w:val="hr-HR"/>
        </w:rPr>
        <w:t>1282</w:t>
      </w:r>
      <w:r w:rsidR="000E19CB">
        <w:rPr>
          <w:rFonts w:hAnsi="Times New Roman" w:ascii="Times New Roman"/>
          <w:szCs w:val="24"/>
          <w:lang w:val="hr-HR"/>
        </w:rPr>
        <w:t>/</w:t>
      </w:r>
      <w:r w:rsidR="00016BE7">
        <w:rPr>
          <w:rFonts w:hAnsi="Times New Roman" w:ascii="Times New Roman"/>
          <w:szCs w:val="24"/>
          <w:lang w:val="hr-HR"/>
        </w:rPr>
        <w:t>201</w:t>
      </w:r>
      <w:r w:rsidR="00AA3F9B">
        <w:rPr>
          <w:rFonts w:hAnsi="Times New Roman" w:ascii="Times New Roman"/>
          <w:szCs w:val="24"/>
          <w:lang w:val="hr-HR"/>
        </w:rPr>
        <w:t>9</w:t>
      </w:r>
    </w:p>
    <w:p w:rsidRDefault="00933C73" w:rsidP="00D70020" w:rsidR="00933C73" w:rsidRPr="004D3A78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5B40D8" w:rsidP="00997BA9" w:rsidR="005B40D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</w:t>
      </w:r>
      <w:r w:rsidR="002E74B5" w:rsidRPr="003F239F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7E05EF">
        <w:rPr>
          <w:rFonts w:hAnsi="Times New Roman" w:ascii="Times New Roman"/>
          <w:szCs w:val="24"/>
          <w:lang w:val="hr-HR"/>
        </w:rPr>
        <w:t xml:space="preserve"> </w:t>
      </w:r>
      <w:r w:rsidR="007E05EF" w:rsidRPr="007E05EF">
        <w:rPr>
          <w:rFonts w:hAnsi="Times New Roman" w:ascii="Times New Roman"/>
          <w:szCs w:val="24"/>
          <w:lang w:val="hr-HR"/>
        </w:rPr>
        <w:t>FEEL YOUR BEAUTY j.d.o.o. za trgovinu i usluge</w:t>
      </w:r>
      <w:r w:rsidR="007E05EF">
        <w:rPr>
          <w:rFonts w:hAnsi="Times New Roman" w:ascii="Times New Roman"/>
          <w:szCs w:val="24"/>
          <w:lang w:val="hr-HR"/>
        </w:rPr>
        <w:t xml:space="preserve">,  Zagreb (Grad Zagreb), Marjanovićev prilaz 2, OIB: </w:t>
      </w:r>
      <w:r w:rsidR="007E05EF" w:rsidRPr="007E05EF">
        <w:rPr>
          <w:rFonts w:hAnsi="Times New Roman" w:ascii="Times New Roman"/>
          <w:szCs w:val="24"/>
          <w:lang w:val="hr-HR"/>
        </w:rPr>
        <w:t>13992409648</w:t>
      </w:r>
      <w:r w:rsidR="002765F7">
        <w:rPr>
          <w:rFonts w:hAnsi="Times New Roman" w:ascii="Times New Roman"/>
          <w:szCs w:val="24"/>
          <w:lang w:val="hr-HR"/>
        </w:rPr>
        <w:t xml:space="preserve">, dana </w:t>
      </w:r>
      <w:r w:rsidR="004E5547">
        <w:rPr>
          <w:rFonts w:hAnsi="Times New Roman" w:ascii="Times New Roman"/>
          <w:szCs w:val="24"/>
          <w:lang w:val="hr-HR"/>
        </w:rPr>
        <w:t>16. srpnja</w:t>
      </w:r>
      <w:r w:rsidR="005B40D8">
        <w:rPr>
          <w:rFonts w:hAnsi="Times New Roman" w:ascii="Times New Roman"/>
          <w:szCs w:val="24"/>
          <w:lang w:val="hr-HR"/>
        </w:rPr>
        <w:t xml:space="preserve"> 2019.</w:t>
      </w:r>
    </w:p>
    <w:p w:rsidRDefault="005B40D8" w:rsidP="00997BA9" w:rsidR="005B40D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7E05EF" w:rsidRPr="007E05EF">
        <w:rPr>
          <w:rFonts w:hAnsi="Times New Roman" w:ascii="Times New Roman"/>
          <w:szCs w:val="24"/>
          <w:lang w:val="hr-HR"/>
        </w:rPr>
        <w:t>FEEL YOUR BEAUTY j.d.o.o. za trgovinu i usluge</w:t>
      </w:r>
      <w:r w:rsidR="007E05EF">
        <w:rPr>
          <w:rFonts w:hAnsi="Times New Roman" w:ascii="Times New Roman"/>
          <w:szCs w:val="24"/>
          <w:lang w:val="hr-HR"/>
        </w:rPr>
        <w:t xml:space="preserve">,  Zagreb (Grad Zagreb), Marjanovićev prilaz 2, OIB: </w:t>
      </w:r>
      <w:r w:rsidR="007E05EF" w:rsidRPr="007E05EF">
        <w:rPr>
          <w:rFonts w:hAnsi="Times New Roman" w:ascii="Times New Roman"/>
          <w:szCs w:val="24"/>
          <w:lang w:val="hr-HR"/>
        </w:rPr>
        <w:t>13992409648</w:t>
      </w:r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5B40D8" w:rsidP="006F3C67" w:rsidR="005B40D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5B40D8" w:rsidP="006F3C67" w:rsidR="005B40D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Financijska agencija podnijela je, na temelju odredbe čl. 429. st. 1. Stečajnog zakona (“Narodne novine” broj 71/15, dalje: SZ), zahtjev za provedbu skraćenog stečajnog postupka nad dužnikom</w:t>
      </w:r>
      <w:r w:rsidR="00933C73">
        <w:rPr>
          <w:rFonts w:hAnsi="Times New Roman" w:ascii="Times New Roman"/>
          <w:szCs w:val="24"/>
          <w:lang w:val="hr-HR"/>
        </w:rPr>
        <w:t xml:space="preserve"> 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  <w:r w:rsidR="005B40D8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933C73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4E5547">
        <w:rPr>
          <w:rFonts w:hAnsi="Times New Roman" w:ascii="Times New Roman"/>
          <w:szCs w:val="24"/>
          <w:lang w:val="hr-HR"/>
        </w:rPr>
        <w:t>16. srpnja</w:t>
      </w:r>
      <w:r w:rsidR="005B40D8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>201</w:t>
      </w:r>
      <w:r w:rsidR="005B40D8">
        <w:rPr>
          <w:rFonts w:hAnsi="Times New Roman" w:ascii="Times New Roman"/>
          <w:szCs w:val="24"/>
          <w:lang w:val="hr-HR"/>
        </w:rPr>
        <w:t>9</w:t>
      </w:r>
      <w:r w:rsidR="005E343D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933C73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571592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571592" w:rsidP="00571592" w:rsidR="00571592" w:rsidRPr="00571592">
      <w:pPr>
        <w:ind w:left="4320"/>
        <w:jc w:val="right"/>
        <w:rPr>
          <w:rFonts w:hAnsi="Times New Roman" w:ascii="Times New Roman"/>
        </w:rPr>
      </w:pPr>
      <w:r w:rsidRPr="00571592">
        <w:rPr>
          <w:rFonts w:hAnsi="Times New Roman" w:ascii="Times New Roman"/>
        </w:rPr>
        <w:t>Za točnost otpravka-ovlašteni službenik:</w:t>
      </w:r>
    </w:p>
    <w:p w:rsidRDefault="00571592" w:rsidP="00571592" w:rsidR="00571592" w:rsidRPr="00571592">
      <w:pPr>
        <w:ind w:left="5040"/>
        <w:jc w:val="right"/>
        <w:rPr>
          <w:rFonts w:hAnsi="Times New Roman" w:ascii="Times New Roman"/>
        </w:rPr>
      </w:pPr>
      <w:r w:rsidRPr="00571592">
        <w:rPr>
          <w:rFonts w:hAnsi="Times New Roman" w:ascii="Times New Roman"/>
        </w:rPr>
        <w:t xml:space="preserve">         (Katarina Babić)</w:t>
      </w:r>
    </w:p>
    <w:p w:rsidRDefault="00571592" w:rsidP="00571592" w:rsidR="00571592" w:rsidRPr="00571592">
      <w:pPr>
        <w:jc w:val="right"/>
        <w:rPr>
          <w:rFonts w:hAnsi="Times New Roman" w:ascii="Times New Roman"/>
          <w:szCs w:val="24"/>
          <w:lang w:val="hr-HR"/>
        </w:rPr>
      </w:pPr>
    </w:p>
    <w:p w:rsidRDefault="005B40D8" w:rsidP="009A0A41" w:rsidR="005B40D8">
      <w:pPr>
        <w:rPr>
          <w:rFonts w:hAnsi="Times New Roman" w:ascii="Times New Roman"/>
          <w:szCs w:val="24"/>
          <w:lang w:val="hr-HR"/>
        </w:rPr>
      </w:pPr>
    </w:p>
    <w:p w:rsidRDefault="00933C73" w:rsidP="009A0A41" w:rsidR="00933C73">
      <w:pPr>
        <w:rPr>
          <w:rFonts w:hAnsi="Times New Roman" w:ascii="Times New Roman"/>
          <w:szCs w:val="24"/>
          <w:lang w:val="hr-HR"/>
        </w:rPr>
      </w:pPr>
    </w:p>
    <w:p w:rsidRDefault="005B40D8" w:rsidP="009A0A41" w:rsidR="005B40D8" w:rsidRPr="004D3A78">
      <w:pPr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BD5C02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7159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  <w:r w:rsidR="007E05EF">
      <w:rPr>
        <w:rFonts w:hAnsi="Times New Roman" w:ascii="Times New Roman"/>
        <w:lang w:val="hr-HR"/>
      </w:rPr>
      <w:t>1282</w:t>
    </w:r>
    <w:r w:rsidR="005B40D8">
      <w:rPr>
        <w:rFonts w:hAnsi="Times New Roman" w:ascii="Times New Roman"/>
        <w:lang w:val="hr-HR"/>
      </w:rPr>
      <w:t>/201</w:t>
    </w:r>
    <w:r w:rsidR="00AA3F9B">
      <w:rPr>
        <w:rFonts w:hAnsi="Times New Roman" w:ascii="Times New Roman"/>
        <w:lang w:val="hr-HR"/>
      </w:rPr>
      <w:t>9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110F81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765F7"/>
    <w:rsid w:val="002E422F"/>
    <w:rsid w:val="002E74B5"/>
    <w:rsid w:val="00342182"/>
    <w:rsid w:val="0035735F"/>
    <w:rsid w:val="003E54E2"/>
    <w:rsid w:val="0042162E"/>
    <w:rsid w:val="00422898"/>
    <w:rsid w:val="004266F8"/>
    <w:rsid w:val="004B2B00"/>
    <w:rsid w:val="004D3A78"/>
    <w:rsid w:val="004E5547"/>
    <w:rsid w:val="004E5A23"/>
    <w:rsid w:val="00512B33"/>
    <w:rsid w:val="00532B71"/>
    <w:rsid w:val="005340BD"/>
    <w:rsid w:val="00560D78"/>
    <w:rsid w:val="00571592"/>
    <w:rsid w:val="00586826"/>
    <w:rsid w:val="005940E9"/>
    <w:rsid w:val="005967BE"/>
    <w:rsid w:val="005B40D8"/>
    <w:rsid w:val="005D4710"/>
    <w:rsid w:val="005E343D"/>
    <w:rsid w:val="006356C5"/>
    <w:rsid w:val="0064774B"/>
    <w:rsid w:val="006660A8"/>
    <w:rsid w:val="006D3846"/>
    <w:rsid w:val="006F3C67"/>
    <w:rsid w:val="00777DF3"/>
    <w:rsid w:val="007A29F9"/>
    <w:rsid w:val="007E05EF"/>
    <w:rsid w:val="00801591"/>
    <w:rsid w:val="00840E3D"/>
    <w:rsid w:val="008968CC"/>
    <w:rsid w:val="008B4ECC"/>
    <w:rsid w:val="008E3BB4"/>
    <w:rsid w:val="008F5966"/>
    <w:rsid w:val="00932D82"/>
    <w:rsid w:val="00933C73"/>
    <w:rsid w:val="00997BA9"/>
    <w:rsid w:val="009A0A41"/>
    <w:rsid w:val="009C6A75"/>
    <w:rsid w:val="009C7393"/>
    <w:rsid w:val="00A216F8"/>
    <w:rsid w:val="00A95334"/>
    <w:rsid w:val="00AA3F9B"/>
    <w:rsid w:val="00AB3AF6"/>
    <w:rsid w:val="00AB7883"/>
    <w:rsid w:val="00AD3E26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110BE"/>
    <w:rsid w:val="00D16338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8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15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15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159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15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15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15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15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159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15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15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1282</izvorni_sadrzaj>
    <derivirana_varijabla naziv="DomainObject.Predmet.Broj_1">1282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2019.</izvorni_sadrzaj>
    <derivirana_varijabla naziv="DomainObject.Predmet.DatumOsnivanja_1">31.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St-1282/2019</izvorni_sadrzaj>
    <derivirana_varijabla naziv="DomainObject.Predmet.OznakaBroj_1">St-1282/2019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FEEL YOUR BEAUTY j.d.o.o. za trgovinu i usluge zastupanog po punomoćniku Katarina Knežević</izvorni_sadrzaj>
    <derivirana_varijabla naziv="DomainObject.Predmet.ProtustrankaFormated_1">  FEEL YOUR BEAUTY j.d.o.o. za trgovinu i usluge zastupanog po punomoćniku Katarina Knežević</derivirana_varijabla>
  </DomainObject.Predmet.ProtustrankaFormated>
  <DomainObject.Predmet.ProtustrankaFormatedOIB>
    <izvorni_sadrzaj>  FEEL YOUR BEAUTY j.d.o.o. za trgovinu i usluge, OIB 13992409648 zastupanog po punomoćniku Katarina Knežević</izvorni_sadrzaj>
    <derivirana_varijabla naziv="DomainObject.Predmet.ProtustrankaFormatedOIB_1">  FEEL YOUR BEAUTY j.d.o.o. za trgovinu i usluge, OIB 13992409648 zastupanog po punomoćniku Katarina Knežević</derivirana_varijabla>
  </DomainObject.Predmet.ProtustrankaFormatedOIB>
  <DomainObject.Predmet.ProtustrankaFormatedWithAdress>
    <izvorni_sadrzaj> FEEL YOUR BEAUTY j.d.o.o. za trgovinu i usluge, Marjanovićev prilaz 2, 10000 Zagreb zastupanog po punomoćniku Katarina Knežević</izvorni_sadrzaj>
    <derivirana_varijabla naziv="DomainObject.Predmet.ProtustrankaFormatedWithAdress_1"> FEEL YOUR BEAUTY j.d.o.o. za trgovinu i usluge, Marjanovićev prilaz 2, 10000 Zagreb zastupanog po punomoćniku Katarina Knežević</derivirana_varijabla>
  </DomainObject.Predmet.ProtustrankaFormatedWithAdress>
  <DomainObject.Predmet.ProtustrankaFormatedWithAdressOIB>
    <izvorni_sadrzaj> FEEL YOUR BEAUTY j.d.o.o. za trgovinu i usluge, OIB 13992409648, Marjanovićev prilaz 2, 10000 Zagreb zastupanog po punomoćniku Katarina Knežević</izvorni_sadrzaj>
    <derivirana_varijabla naziv="DomainObject.Predmet.ProtustrankaFormatedWithAdressOIB_1"> FEEL YOUR BEAUTY j.d.o.o. za trgovinu i usluge, OIB 13992409648, Marjanovićev prilaz 2, 10000 Zagreb zastupanog po punomoćniku Katarina Knežević</derivirana_varijabla>
  </DomainObject.Predmet.ProtustrankaFormatedWithAdressOIB>
  <DomainObject.Predmet.ProtustrankaWithAdress>
    <izvorni_sadrzaj>FEEL YOUR BEAUTY j.d.o.o. za trgovinu i usluge Marjanovićev prilaz 2, 10000 Zagreb</izvorni_sadrzaj>
    <derivirana_varijabla naziv="DomainObject.Predmet.ProtustrankaWithAdress_1">FEEL YOUR BEAUTY j.d.o.o. za trgovinu i usluge Marjanovićev prilaz 2, 10000 Zagreb</derivirana_varijabla>
  </DomainObject.Predmet.ProtustrankaWithAdress>
  <DomainObject.Predmet.ProtustrankaWithAdressOIB>
    <izvorni_sadrzaj>FEEL YOUR BEAUTY j.d.o.o. za trgovinu i usluge, OIB 13992409648, Marjanovićev prilaz 2, 10000 Zagreb</izvorni_sadrzaj>
    <derivirana_varijabla naziv="DomainObject.Predmet.ProtustrankaWithAdressOIB_1">FEEL YOUR BEAUTY j.d.o.o. za trgovinu i usluge, OIB 13992409648, Marjanovićev prilaz 2, 10000 Zagreb</derivirana_varijabla>
  </DomainObject.Predmet.ProtustrankaWithAdressOIB>
  <DomainObject.Predmet.ProtustrankaNazivFormated>
    <izvorni_sadrzaj>FEEL YOUR BEAUTY j.d.o.o. za trgovinu i usluge</izvorni_sadrzaj>
    <derivirana_varijabla naziv="DomainObject.Predmet.ProtustrankaNazivFormated_1">FEEL YOUR BEAUTY j.d.o.o. za trgovinu i usluge</derivirana_varijabla>
  </DomainObject.Predmet.ProtustrankaNazivFormated>
  <DomainObject.Predmet.ProtustrankaNazivFormatedOIB>
    <izvorni_sadrzaj>FEEL YOUR BEAUTY j.d.o.o. za trgovinu i usluge, OIB 13992409648</izvorni_sadrzaj>
    <derivirana_varijabla naziv="DomainObject.Predmet.ProtustrankaNazivFormatedOIB_1">FEEL YOUR BEAUTY j.d.o.o. za trgovinu i usluge, OIB 13992409648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FEEL YOUR BEAUTY j.d.o.o. za trgovinu i usluge zastupanog po punomoćniku Katarina Knežević</item>
    </izvorni_sadrzaj>
    <derivirana_varijabla naziv="DomainObject.Predmet.ProtuStrankaListFormated_1">
      <item>FEEL YOUR BEAUTY j.d.o.o. za trgovinu i usluge zastupanog po punomoćniku Katarina Knežević</item>
    </derivirana_varijabla>
  </DomainObject.Predmet.ProtuStrankaListFormated>
  <DomainObject.Predmet.ProtuStrankaListFormatedOIB>
    <izvorni_sadrzaj>
      <item>FEEL YOUR BEAUTY j.d.o.o. za trgovinu i usluge, OIB 13992409648 zastupanog po punomoćniku Katarina Knežević</item>
    </izvorni_sadrzaj>
    <derivirana_varijabla naziv="DomainObject.Predmet.ProtuStrankaListFormatedOIB_1">
      <item>FEEL YOUR BEAUTY j.d.o.o. za trgovinu i usluge, OIB 13992409648 zastupanog po punomoćniku Katarina Knežević</item>
    </derivirana_varijabla>
  </DomainObject.Predmet.ProtuStrankaListFormatedOIB>
  <DomainObject.Predmet.ProtuStrankaListFormatedWithAdress>
    <izvorni_sadrzaj>
      <item>FEEL YOUR BEAUTY j.d.o.o. za trgovinu i usluge, Marjanovićev prilaz 2, 10000 Zagreb zastupanog po punomoćniku Katarina Knežević</item>
    </izvorni_sadrzaj>
    <derivirana_varijabla naziv="DomainObject.Predmet.ProtuStrankaListFormatedWithAdress_1">
      <item>FEEL YOUR BEAUTY j.d.o.o. za trgovinu i usluge, Marjanovićev prilaz 2, 10000 Zagreb zastupanog po punomoćniku Katarina Knežević</item>
    </derivirana_varijabla>
  </DomainObject.Predmet.ProtuStrankaListFormatedWithAdress>
  <DomainObject.Predmet.ProtuStrankaListFormatedWithAdressOIB>
    <izvorni_sadrzaj>
      <item>FEEL YOUR BEAUTY j.d.o.o. za trgovinu i usluge, OIB 13992409648, Marjanovićev prilaz 2, 10000 Zagreb zastupanog po punomoćniku Katarina Knežević</item>
    </izvorni_sadrzaj>
    <derivirana_varijabla naziv="DomainObject.Predmet.ProtuStrankaListFormatedWithAdressOIB_1">
      <item>FEEL YOUR BEAUTY j.d.o.o. za trgovinu i usluge, OIB 13992409648, Marjanovićev prilaz 2, 10000 Zagreb zastupanog po punomoćniku Katarina Knežević</item>
    </derivirana_varijabla>
  </DomainObject.Predmet.ProtuStrankaListFormatedWithAdressOIB>
  <DomainObject.Predmet.ProtuStrankaListNazivFormated>
    <izvorni_sadrzaj>
      <item>FEEL YOUR BEAUTY j.d.o.o. za trgovinu i usluge</item>
    </izvorni_sadrzaj>
    <derivirana_varijabla naziv="DomainObject.Predmet.ProtuStrankaListNazivFormated_1">
      <item>FEEL YOUR BEAUTY j.d.o.o. za trgovinu i usluge</item>
    </derivirana_varijabla>
  </DomainObject.Predmet.ProtuStrankaListNazivFormated>
  <DomainObject.Predmet.ProtuStrankaListNazivFormatedOIB>
    <izvorni_sadrzaj>
      <item>FEEL YOUR BEAUTY j.d.o.o. za trgovinu i usluge, OIB 13992409648</item>
    </izvorni_sadrzaj>
    <derivirana_varijabla naziv="DomainObject.Predmet.ProtuStrankaListNazivFormatedOIB_1">
      <item>FEEL YOUR BEAUTY j.d.o.o. za trgovinu i usluge, OIB 13992409648</item>
    </derivirana_varijabla>
  </DomainObject.Predmet.ProtuStrankaListNazivFormatedOIB>
  <DomainObject.Predmet.OstaliListFormated>
    <izvorni_sadrzaj>
      <item>Katarina Knežević punomoćnica sudionika u postupku FEEL YOUR BEAUTY j.d.o.o. za trgovinu i usluge</item>
    </izvorni_sadrzaj>
    <derivirana_varijabla naziv="DomainObject.Predmet.OstaliListFormated_1">
      <item>Katarina Knežević punomoćnica sudionika u postupku FEEL YOUR BEAUTY j.d.o.o. za trgovinu i usluge</item>
    </derivirana_varijabla>
  </DomainObject.Predmet.OstaliListFormated>
  <DomainObject.Predmet.OstaliListFormatedOIB>
    <izvorni_sadrzaj>
      <item>Katarina Knežević, OIB 44286372901 punomoćnica sudionika u postupku FEEL YOUR BEAUTY j.d.o.o. za trgovinu i usluge</item>
    </izvorni_sadrzaj>
    <derivirana_varijabla naziv="DomainObject.Predmet.OstaliListFormatedOIB_1">
      <item>Katarina Knežević, OIB 44286372901 punomoćnica sudionika u postupku FEEL YOUR BEAUTY j.d.o.o. za trgovinu i usluge</item>
    </derivirana_varijabla>
  </DomainObject.Predmet.OstaliListFormatedOIB>
  <DomainObject.Predmet.OstaliListFormatedWithAdress>
    <izvorni_sadrzaj>
      <item>Katarina Knežević, Iški Put 8, 10000 Zagreb punomoćnica sudionika u postupku FEEL YOUR BEAUTY j.d.o.o. za trgovinu i usluge</item>
    </izvorni_sadrzaj>
    <derivirana_varijabla naziv="DomainObject.Predmet.OstaliListFormatedWithAdress_1">
      <item>Katarina Knežević, Iški Put 8, 10000 Zagreb punomoćnica sudionika u postupku FEEL YOUR BEAUTY j.d.o.o. za trgovinu i usluge</item>
    </derivirana_varijabla>
  </DomainObject.Predmet.OstaliListFormatedWithAdress>
  <DomainObject.Predmet.OstaliListFormatedWithAdressOIB>
    <izvorni_sadrzaj>
      <item>Katarina Knežević, OIB 44286372901, Iški Put 8, 10000 Zagreb punomoćnica sudionika u postupku FEEL YOUR BEAUTY j.d.o.o. za trgovinu i usluge</item>
    </izvorni_sadrzaj>
    <derivirana_varijabla naziv="DomainObject.Predmet.OstaliListFormatedWithAdressOIB_1">
      <item>Katarina Knežević, OIB 44286372901, Iški Put 8, 10000 Zagreb punomoćnica sudionika u postupku FEEL YOUR BEAUTY j.d.o.o. za trgovinu i usluge</item>
    </derivirana_varijabla>
  </DomainObject.Predmet.OstaliListFormatedWithAdressOIB>
  <DomainObject.Predmet.OstaliListNazivFormated>
    <izvorni_sadrzaj>
      <item>Katarina Knežević</item>
    </izvorni_sadrzaj>
    <derivirana_varijabla naziv="DomainObject.Predmet.OstaliListNazivFormated_1">
      <item>Katarina Knežević</item>
    </derivirana_varijabla>
  </DomainObject.Predmet.OstaliListNazivFormated>
  <DomainObject.Predmet.OstaliListNazivFormatedOIB>
    <izvorni_sadrzaj>
      <item>Katarina Knežević, OIB 44286372901</item>
    </izvorni_sadrzaj>
    <derivirana_varijabla naziv="DomainObject.Predmet.OstaliListNazivFormatedOIB_1">
      <item>Katarina Knežević, OIB 44286372901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FEEL YOUR BEAUTY j.d.o.o. za trgovinu i usluge</izvorni_sadrzaj>
    <derivirana_varijabla naziv="DomainObject.Predmet.ProtustrankaIDrugi_1">FEEL YOUR BEAUTY j.d.o.o.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FEEL YOUR BEAUTY j.d.o.o. za trgovinu i usluge, OIB 13992409648, Marjanovićev prilaz 2, 10000 Zagreb</izvorni_sadrzaj>
    <derivirana_varijabla naziv="DomainObject.Predmet.ProtustrankaIDrugiAdressOIB_1">FEEL YOUR BEAUTY j.d.o.o. za trgovinu i usluge, OIB 13992409648, Marjanovićev prilaz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FEEL YOUR BEAUTY j.d.o.o. za trgovinu i usluge</item>
      <item>Katarina Knežević</item>
    </izvorni_sadrzaj>
    <derivirana_varijabla naziv="DomainObject.Predmet.SudioniciListNaziv_1">
      <item>FINA Regionalni centar Zagreb</item>
      <item>FEEL YOUR BEAUTY j.d.o.o. za trgovinu i usluge</item>
      <item>Katarina Knežević</item>
    </derivirana_varijabla>
  </DomainObject.Predmet.SudioniciListNaziv>
  <DomainObject.Predmet.SudioniciListAdressOIB>
    <izvorni_sadrzaj>
      <item>FINA Regionalni centar Zagreb, OIB 85821130368, Trg svibanjskih žrtava 1995.1,10000 Zagreb</item>
      <item>FEEL YOUR BEAUTY j.d.o.o. za trgovinu i usluge, OIB 13992409648, Marjanovićev prilaz 2,10000 Zagreb</item>
      <item>Katarina Knežević, OIB 44286372901, Iški Put 8,10000 Zagreb</item>
    </izvorni_sadrzaj>
    <derivirana_varijabla naziv="DomainObject.Predmet.SudioniciListAdressOIB_1">
      <item>FINA Regionalni centar Zagreb, OIB 85821130368, Trg svibanjskih žrtava 1995.1,10000 Zagreb</item>
      <item>FEEL YOUR BEAUTY j.d.o.o. za trgovinu i usluge, OIB 13992409648, Marjanovićev prilaz 2,10000 Zagreb</item>
      <item>Katarina Knežević, OIB 44286372901, Iški Put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13992409648</item>
      <item>, OIB 44286372901</item>
    </izvorni_sadrzaj>
    <derivirana_varijabla naziv="DomainObject.Predmet.SudioniciListNazivOIB_1">
      <item>, OIB 85821130368</item>
      <item>, OIB 13992409648</item>
      <item>, OIB 44286372901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09E907-24C8-4700-8A00-31BAF0325C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356</properties:Words>
  <properties:Characters>1902</properties:Characters>
  <properties:Lines>50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2019-07-12T06:36:00Z</dcterms:created>
  <dc:creator>Sudsko vijeæe</dc:creator>
  <cp:lastModifiedBy>Katarina Babić</cp:lastModifiedBy>
  <cp:lastPrinted>2019-07-16T11:04:00Z</cp:lastPrinted>
  <dcterms:modified xmlns:xsi="http://www.w3.org/2001/XMLSchema-instance" xsi:type="dcterms:W3CDTF">2019-07-16T11:04:00Z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(1282-19 ZAKLJUČAK-poziv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