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410"/>
        <w:tblLook w:val="04A0" w:noVBand="1" w:noHBand="0" w:lastColumn="0" w:firstColumn="1" w:lastRow="0" w:firstRow="1"/>
      </w:tblPr>
      <w:tblGrid>
        <w:gridCol w:w="410"/>
        <w:gridCol w:w="3302"/>
        <w:gridCol w:w="608"/>
      </w:tblGrid>
      <w:tr w:rsidTr="004408DB" w:rsidR="00AF5D48" w:rsidRPr="00043122">
        <w:trPr>
          <w:gridBefore w:val="1"/>
          <w:gridAfter w:val="1"/>
          <w:wBefore w:type="dxa" w:w="410"/>
          <w:wAfter w:type="dxa" w:w="608"/>
        </w:trPr>
        <w:tc>
          <w:tcPr>
            <w:tcW w:type="dxa" w:w="3302"/>
            <w:shd w:fill="auto" w:color="auto" w:val="clear"/>
          </w:tcPr>
          <w:p w:rsidRDefault="00AF5D48" w:rsidP="004408DB" w:rsidR="00AF5D48" w:rsidRPr="00043122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AF5D48" w:rsidP="004408DB" w:rsidR="00AF5D48" w:rsidRPr="009077C2">
            <w:pPr>
              <w:jc w:val="center"/>
            </w:pPr>
            <w:r>
              <w:t>R</w:t>
            </w:r>
            <w:r w:rsidRPr="009077C2">
              <w:t xml:space="preserve">epublika </w:t>
            </w:r>
            <w:r>
              <w:t>H</w:t>
            </w:r>
            <w:r w:rsidRPr="009077C2">
              <w:t>rvatska</w:t>
            </w:r>
          </w:p>
          <w:p w:rsidRDefault="00AF5D48" w:rsidP="004408DB" w:rsidR="00AF5D48" w:rsidRPr="009077C2">
            <w:pPr>
              <w:jc w:val="center"/>
            </w:pPr>
            <w:r>
              <w:t xml:space="preserve">Trgovački sud u Osijeku </w:t>
            </w:r>
          </w:p>
          <w:p w:rsidRDefault="00AF5D48" w:rsidP="004408DB" w:rsidR="00AF5D48" w:rsidRPr="00043122">
            <w:pPr>
              <w:jc w:val="center"/>
            </w:pPr>
            <w:r>
              <w:t xml:space="preserve">Osijek, Zagrebačka 2          </w:t>
            </w:r>
          </w:p>
        </w:tc>
      </w:tr>
      <w:tr w:rsidTr="004408DB" w:rsidR="00AF5D48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AF5D48" w:rsidP="000C5A34" w:rsidR="00AF5D48" w:rsidRPr="00974EE9">
            <w:pPr>
              <w:pStyle w:val="VSVerzija"/>
              <w:jc w:val="right"/>
            </w:pPr>
            <w:r>
              <w:t>Poslovni broj: 14 St-</w:t>
            </w:r>
            <w:r w:rsidR="000C5A34">
              <w:t>23</w:t>
            </w:r>
            <w:r>
              <w:t>1</w:t>
            </w:r>
            <w:r w:rsidRPr="00FC6669">
              <w:t>/1</w:t>
            </w:r>
            <w:r w:rsidR="000C5A34">
              <w:t>5</w:t>
            </w:r>
            <w:r w:rsidRPr="00FC6669">
              <w:t>-</w:t>
            </w:r>
            <w:r w:rsidR="000C5A34">
              <w:t>305</w:t>
            </w:r>
          </w:p>
        </w:tc>
      </w:tr>
    </w:tbl>
    <w:p w14:textId="c4725ee" w14:paraId="c4725ee" w:rsidRDefault="002749B2" w:rsidP="002749B2" w:rsidR="002749B2">
      <w:pPr>
        <w:ind w:hanging="720" w:left="360"/>
        <w15:collapsed w:val="false"/>
        <w:rPr>
          <w:sz w:val="22"/>
          <w:szCs w:val="22"/>
        </w:rPr>
      </w:pPr>
    </w:p>
    <w:p w:rsidRDefault="002749B2" w:rsidP="002749B2" w:rsidR="002749B2">
      <w:pPr>
        <w:ind w:hanging="720" w:left="360"/>
        <w:rPr>
          <w:sz w:val="22"/>
          <w:szCs w:val="22"/>
        </w:rPr>
      </w:pPr>
    </w:p>
    <w:p w:rsidRDefault="002749B2" w:rsidP="002749B2" w:rsidR="002749B2" w:rsidRPr="002749B2">
      <w:pPr>
        <w:pStyle w:val="Naslov1"/>
        <w:rPr>
          <w:b w:val="false"/>
        </w:rPr>
      </w:pPr>
      <w:r w:rsidRPr="002749B2">
        <w:rPr>
          <w:b w:val="false"/>
        </w:rPr>
        <w:t xml:space="preserve">R E P U B L I K A  H R V A T S K A </w:t>
      </w:r>
    </w:p>
    <w:p w:rsidRDefault="002749B2" w:rsidP="002749B2" w:rsidR="002749B2">
      <w:pPr>
        <w:pStyle w:val="Naslov1"/>
      </w:pPr>
    </w:p>
    <w:p w:rsidRDefault="008E27A9" w:rsidP="002749B2" w:rsidR="008E27A9" w:rsidRPr="0004279F">
      <w:pPr>
        <w:pStyle w:val="Naslov1"/>
        <w:rPr>
          <w:b w:val="false"/>
          <w:bCs w:val="false"/>
        </w:rPr>
      </w:pPr>
      <w:r w:rsidRPr="0004279F">
        <w:rPr>
          <w:b w:val="false"/>
          <w:bCs w:val="false"/>
        </w:rPr>
        <w:t>R J E Š E N J E</w:t>
      </w:r>
    </w:p>
    <w:p w:rsidRDefault="008E27A9" w:rsidP="008E27A9" w:rsidR="008E27A9"/>
    <w:p w:rsidRDefault="008E27A9" w:rsidP="008E27A9" w:rsidR="008E27A9">
      <w:pPr>
        <w:jc w:val="center"/>
      </w:pPr>
    </w:p>
    <w:p w:rsidRDefault="00CC31B0" w:rsidP="00CC31B0" w:rsidR="00CC31B0" w:rsidRPr="00242676">
      <w:pPr>
        <w:ind w:firstLine="708"/>
        <w:jc w:val="both"/>
      </w:pPr>
      <w:r w:rsidRPr="00242676">
        <w:t xml:space="preserve">Trgovački sud u Osijeku, po sucu mr. sc. Tihomiru Kovačeviću, kao stečajnom sucu, u stečajnom postupku nad stečajnim dužnikom: </w:t>
      </w:r>
      <w:r w:rsidR="000C5A34">
        <w:t>KAMENOLOM GRADAC, dioničko društvo za proizvodnju kamena u stečaju, Gradac Našički, N. Tesle 33, MBS 050017265, OIB 31674999329</w:t>
      </w:r>
      <w:r w:rsidRPr="00242676">
        <w:rPr>
          <w:b/>
        </w:rPr>
        <w:t xml:space="preserve"> </w:t>
      </w:r>
      <w:r w:rsidRPr="00242676">
        <w:t xml:space="preserve">dana </w:t>
      </w:r>
      <w:r w:rsidR="009F6990">
        <w:t>2</w:t>
      </w:r>
      <w:r w:rsidR="000C5A34">
        <w:t>3</w:t>
      </w:r>
      <w:r w:rsidR="00DF6737" w:rsidRPr="00DF6737">
        <w:t xml:space="preserve">. </w:t>
      </w:r>
      <w:r w:rsidR="009F6990">
        <w:t>siječnj</w:t>
      </w:r>
      <w:r w:rsidR="00DF6737" w:rsidRPr="00DF6737">
        <w:t xml:space="preserve">a </w:t>
      </w:r>
      <w:r w:rsidRPr="00242676">
        <w:t>201</w:t>
      </w:r>
      <w:r w:rsidR="009F6990">
        <w:t>9</w:t>
      </w:r>
      <w:r w:rsidRPr="00242676">
        <w:t xml:space="preserve">. </w:t>
      </w:r>
    </w:p>
    <w:p w:rsidRDefault="00E151BF" w:rsidP="008E27A9" w:rsidR="00E151BF">
      <w:pPr>
        <w:ind w:firstLine="708"/>
        <w:jc w:val="both"/>
      </w:pPr>
    </w:p>
    <w:p w:rsidRDefault="00C12C09" w:rsidP="008E27A9" w:rsidR="00C12C09">
      <w:pPr>
        <w:ind w:firstLine="708"/>
        <w:jc w:val="both"/>
      </w:pPr>
    </w:p>
    <w:p w:rsidRDefault="008E27A9" w:rsidP="008E27A9" w:rsidR="008E27A9" w:rsidRPr="0004279F">
      <w:pPr>
        <w:jc w:val="center"/>
        <w:rPr>
          <w:bCs/>
        </w:rPr>
      </w:pPr>
      <w:r w:rsidRPr="0004279F">
        <w:rPr>
          <w:bCs/>
        </w:rPr>
        <w:t>r i j e š i o   j e</w:t>
      </w:r>
    </w:p>
    <w:p w:rsidRDefault="008E27A9" w:rsidP="008E27A9" w:rsidR="008E27A9">
      <w:pPr>
        <w:ind w:firstLine="708"/>
        <w:jc w:val="center"/>
        <w:rPr>
          <w:b/>
        </w:rPr>
      </w:pPr>
    </w:p>
    <w:p w:rsidRDefault="00E7194E" w:rsidP="00E7194E" w:rsidR="00E7194E">
      <w:pPr>
        <w:ind w:left="1080"/>
        <w:jc w:val="both"/>
      </w:pPr>
    </w:p>
    <w:p w:rsidRDefault="008E27A9" w:rsidP="00027376" w:rsidR="008E27A9">
      <w:pPr>
        <w:numPr>
          <w:ilvl w:val="0"/>
          <w:numId w:val="1"/>
        </w:numPr>
        <w:jc w:val="both"/>
      </w:pPr>
      <w:r>
        <w:t>Određuje se završno ročište vjerovnika</w:t>
      </w:r>
      <w:r w:rsidR="00F31436">
        <w:t xml:space="preserve"> </w:t>
      </w:r>
      <w:r>
        <w:t>za dan</w:t>
      </w:r>
    </w:p>
    <w:p w:rsidRDefault="008E27A9" w:rsidP="008E27A9" w:rsidR="008E27A9">
      <w:pPr>
        <w:jc w:val="both"/>
      </w:pPr>
    </w:p>
    <w:p w:rsidRDefault="009F6990" w:rsidP="00C12C09" w:rsidR="00C12C09">
      <w:pPr>
        <w:jc w:val="center"/>
        <w:rPr>
          <w:bCs/>
        </w:rPr>
      </w:pPr>
      <w:r>
        <w:rPr>
          <w:bCs/>
        </w:rPr>
        <w:t>2</w:t>
      </w:r>
      <w:r w:rsidR="000C5A34">
        <w:rPr>
          <w:bCs/>
        </w:rPr>
        <w:t>8</w:t>
      </w:r>
      <w:r w:rsidR="008E27A9" w:rsidRPr="0004279F">
        <w:rPr>
          <w:bCs/>
        </w:rPr>
        <w:t xml:space="preserve">. </w:t>
      </w:r>
      <w:r>
        <w:rPr>
          <w:bCs/>
        </w:rPr>
        <w:t>veljače</w:t>
      </w:r>
      <w:r w:rsidR="008E27A9" w:rsidRPr="0004279F">
        <w:rPr>
          <w:bCs/>
        </w:rPr>
        <w:t xml:space="preserve"> 201</w:t>
      </w:r>
      <w:r w:rsidR="00DF6737">
        <w:rPr>
          <w:bCs/>
        </w:rPr>
        <w:t>9</w:t>
      </w:r>
      <w:r w:rsidR="008E27A9" w:rsidRPr="0004279F">
        <w:rPr>
          <w:bCs/>
        </w:rPr>
        <w:t xml:space="preserve">. godine u </w:t>
      </w:r>
      <w:r w:rsidR="008E3184">
        <w:rPr>
          <w:bCs/>
        </w:rPr>
        <w:t>1</w:t>
      </w:r>
      <w:r w:rsidR="000C5A34">
        <w:rPr>
          <w:bCs/>
        </w:rPr>
        <w:t>1</w:t>
      </w:r>
      <w:r w:rsidR="008E27A9" w:rsidRPr="0004279F">
        <w:rPr>
          <w:bCs/>
        </w:rPr>
        <w:t>,</w:t>
      </w:r>
      <w:r w:rsidR="000C5A34">
        <w:rPr>
          <w:bCs/>
        </w:rPr>
        <w:t>0</w:t>
      </w:r>
      <w:r w:rsidR="008E27A9" w:rsidRPr="0004279F">
        <w:rPr>
          <w:bCs/>
        </w:rPr>
        <w:t>0 sati,</w:t>
      </w:r>
    </w:p>
    <w:p w:rsidRDefault="008E27A9" w:rsidP="00C12C09" w:rsidR="00C12C09" w:rsidRPr="00C12C09">
      <w:pPr>
        <w:jc w:val="center"/>
        <w:rPr>
          <w:bCs/>
        </w:rPr>
      </w:pPr>
      <w:r>
        <w:t>koje će se održati u prostorijama</w:t>
      </w:r>
    </w:p>
    <w:p w:rsidRDefault="008E27A9" w:rsidP="00C12C09" w:rsidR="008E27A9">
      <w:pPr>
        <w:ind w:left="720"/>
        <w:jc w:val="center"/>
      </w:pPr>
      <w:r>
        <w:t xml:space="preserve">Trgovačkog suda u Osijeku, Zagrebačka 2, soba broj </w:t>
      </w:r>
      <w:r w:rsidR="00C12C09">
        <w:t>39</w:t>
      </w:r>
      <w:r w:rsidR="00D761B5">
        <w:t>/I</w:t>
      </w:r>
      <w:r w:rsidR="00C12C09">
        <w:t>I</w:t>
      </w:r>
      <w:r>
        <w:t>.</w:t>
      </w:r>
    </w:p>
    <w:p w:rsidRDefault="008E27A9" w:rsidP="008E27A9" w:rsidR="008E27A9">
      <w:pPr>
        <w:jc w:val="both"/>
      </w:pPr>
    </w:p>
    <w:p w:rsidRDefault="008E27A9" w:rsidP="008E27A9" w:rsidR="008E27A9">
      <w:pPr>
        <w:jc w:val="both"/>
      </w:pPr>
      <w:r>
        <w:tab/>
        <w:t>Za predmetno ročište predlaže se slijedeći:</w:t>
      </w:r>
    </w:p>
    <w:p w:rsidRDefault="008E27A9" w:rsidP="008E27A9" w:rsidR="008E27A9">
      <w:pPr>
        <w:jc w:val="both"/>
      </w:pPr>
    </w:p>
    <w:p w:rsidRDefault="008E27A9" w:rsidP="008E27A9" w:rsidR="008E27A9">
      <w:pPr>
        <w:jc w:val="both"/>
      </w:pPr>
      <w:r>
        <w:tab/>
      </w:r>
      <w:r w:rsidR="00A06D6D">
        <w:tab/>
      </w:r>
      <w:r>
        <w:t>DNEVNI RED:</w:t>
      </w:r>
    </w:p>
    <w:p w:rsidRDefault="008E27A9" w:rsidP="00D258CC" w:rsidR="008E27A9">
      <w:pPr>
        <w:numPr>
          <w:ilvl w:val="0"/>
          <w:numId w:val="2"/>
        </w:numPr>
        <w:tabs>
          <w:tab w:pos="1080" w:val="clear"/>
          <w:tab w:pos="2127" w:val="num"/>
        </w:tabs>
        <w:ind w:hanging="567" w:left="2127"/>
        <w:jc w:val="both"/>
      </w:pPr>
      <w:r>
        <w:t xml:space="preserve">Rasprava o završnom računu </w:t>
      </w:r>
      <w:r w:rsidR="00D258CC">
        <w:t xml:space="preserve">i završnom izvješću </w:t>
      </w:r>
      <w:r>
        <w:t>stečajn</w:t>
      </w:r>
      <w:r w:rsidR="009F6990">
        <w:t>og</w:t>
      </w:r>
      <w:r w:rsidR="003B5874">
        <w:t xml:space="preserve"> </w:t>
      </w:r>
      <w:r>
        <w:t>upravitelj</w:t>
      </w:r>
      <w:r w:rsidR="009F6990">
        <w:t>a</w:t>
      </w:r>
    </w:p>
    <w:p w:rsidRDefault="008E27A9" w:rsidP="000D117D" w:rsidR="00A12125">
      <w:pPr>
        <w:numPr>
          <w:ilvl w:val="0"/>
          <w:numId w:val="2"/>
        </w:numPr>
        <w:ind w:firstLine="480"/>
        <w:jc w:val="both"/>
      </w:pPr>
      <w:r>
        <w:t xml:space="preserve">Podnošenje prigovora na završni </w:t>
      </w:r>
      <w:r w:rsidR="000D117D">
        <w:t>popis</w:t>
      </w:r>
      <w:r w:rsidR="00D258CC">
        <w:t xml:space="preserve"> </w:t>
      </w:r>
    </w:p>
    <w:p w:rsidRDefault="00A12125" w:rsidP="000D117D" w:rsidR="008E27A9">
      <w:pPr>
        <w:numPr>
          <w:ilvl w:val="0"/>
          <w:numId w:val="2"/>
        </w:numPr>
        <w:ind w:firstLine="480"/>
        <w:jc w:val="both"/>
      </w:pPr>
      <w:r>
        <w:t>Podnošenje prigovora na diobni popis za</w:t>
      </w:r>
      <w:r w:rsidR="00D258CC">
        <w:t xml:space="preserve"> završn</w:t>
      </w:r>
      <w:r>
        <w:t>u</w:t>
      </w:r>
      <w:r w:rsidR="00D258CC">
        <w:t xml:space="preserve"> </w:t>
      </w:r>
      <w:r>
        <w:t>diobu</w:t>
      </w:r>
    </w:p>
    <w:p w:rsidRDefault="008E27A9" w:rsidP="00A06D6D" w:rsidR="008E27A9">
      <w:pPr>
        <w:numPr>
          <w:ilvl w:val="0"/>
          <w:numId w:val="2"/>
        </w:numPr>
        <w:ind w:firstLine="480"/>
        <w:jc w:val="both"/>
      </w:pPr>
      <w:r>
        <w:t>Razno.</w:t>
      </w:r>
    </w:p>
    <w:p w:rsidRDefault="008E27A9" w:rsidP="008E27A9" w:rsidR="008E27A9">
      <w:pPr>
        <w:jc w:val="both"/>
      </w:pPr>
    </w:p>
    <w:p w:rsidRDefault="008E27A9" w:rsidP="008E27A9" w:rsidR="008E27A9">
      <w:pPr>
        <w:jc w:val="both"/>
      </w:pPr>
    </w:p>
    <w:p w:rsidRDefault="008E27A9" w:rsidP="008E27A9" w:rsidR="008E27A9">
      <w:pPr>
        <w:numPr>
          <w:ilvl w:val="0"/>
          <w:numId w:val="1"/>
        </w:numPr>
        <w:jc w:val="both"/>
      </w:pPr>
      <w:r>
        <w:t xml:space="preserve">Sva dokumentacija za predmetno ročište biti će izložena u sudu u sobi broj </w:t>
      </w:r>
      <w:r w:rsidR="0024008B">
        <w:t>39</w:t>
      </w:r>
      <w:r>
        <w:t>/</w:t>
      </w:r>
      <w:r w:rsidR="0024008B">
        <w:t>II</w:t>
      </w:r>
      <w:r>
        <w:t>.</w:t>
      </w:r>
    </w:p>
    <w:p w:rsidRDefault="008E27A9" w:rsidP="008E27A9" w:rsidR="008E27A9">
      <w:pPr>
        <w:jc w:val="both"/>
      </w:pPr>
    </w:p>
    <w:p w:rsidRDefault="008E27A9" w:rsidP="008E27A9" w:rsidR="008E27A9">
      <w:pPr>
        <w:jc w:val="both"/>
      </w:pPr>
    </w:p>
    <w:p w:rsidRDefault="008E27A9" w:rsidP="008E27A9" w:rsidR="008E27A9">
      <w:pPr>
        <w:jc w:val="both"/>
      </w:pPr>
    </w:p>
    <w:p w:rsidRDefault="008E27A9" w:rsidP="008E27A9" w:rsidR="008E27A9">
      <w:pPr>
        <w:jc w:val="both"/>
      </w:pPr>
    </w:p>
    <w:p w:rsidRDefault="008E27A9" w:rsidP="008E27A9" w:rsidR="008E27A9">
      <w:pPr>
        <w:jc w:val="both"/>
      </w:pPr>
    </w:p>
    <w:p w:rsidRDefault="008E27A9" w:rsidP="008E27A9" w:rsidR="008E27A9">
      <w:pPr>
        <w:jc w:val="both"/>
      </w:pPr>
    </w:p>
    <w:p w:rsidRDefault="008E27A9" w:rsidP="008E27A9" w:rsidR="008E27A9">
      <w:pPr>
        <w:jc w:val="both"/>
      </w:pPr>
    </w:p>
    <w:p w:rsidRDefault="008E27A9" w:rsidP="008E27A9" w:rsidR="008E27A9" w:rsidRPr="0004279F">
      <w:pPr>
        <w:jc w:val="center"/>
        <w:rPr>
          <w:bCs/>
        </w:rPr>
      </w:pPr>
      <w:r w:rsidRPr="0004279F">
        <w:rPr>
          <w:bCs/>
        </w:rPr>
        <w:t>Obrazloženje</w:t>
      </w:r>
    </w:p>
    <w:p w:rsidRDefault="008E27A9" w:rsidP="008E27A9" w:rsidR="008E27A9">
      <w:pPr>
        <w:jc w:val="center"/>
        <w:rPr>
          <w:b/>
        </w:rPr>
      </w:pPr>
    </w:p>
    <w:p w:rsidRDefault="008E27A9" w:rsidP="008E27A9" w:rsidR="008E27A9">
      <w:pPr>
        <w:jc w:val="center"/>
        <w:rPr>
          <w:b/>
        </w:rPr>
      </w:pPr>
    </w:p>
    <w:p w:rsidRDefault="008E27A9" w:rsidP="00D00484" w:rsidR="008E27A9">
      <w:pPr>
        <w:jc w:val="both"/>
      </w:pPr>
      <w:r>
        <w:tab/>
        <w:t>Temeljem prijedloga stečajn</w:t>
      </w:r>
      <w:r w:rsidR="00B14326">
        <w:t>e</w:t>
      </w:r>
      <w:r>
        <w:t xml:space="preserve"> upravitelj</w:t>
      </w:r>
      <w:r w:rsidR="00B14326">
        <w:t>ice</w:t>
      </w:r>
      <w:r>
        <w:t xml:space="preserve"> od </w:t>
      </w:r>
      <w:r w:rsidR="00A2068D">
        <w:t>31.12.2018. i 21</w:t>
      </w:r>
      <w:r w:rsidR="00A06D6D">
        <w:t>.</w:t>
      </w:r>
      <w:r w:rsidR="00B31D85">
        <w:t>0</w:t>
      </w:r>
      <w:r w:rsidR="00555627">
        <w:t>1</w:t>
      </w:r>
      <w:r w:rsidR="00A06D6D">
        <w:t>.</w:t>
      </w:r>
      <w:r>
        <w:t>201</w:t>
      </w:r>
      <w:r w:rsidR="00B31D85">
        <w:t>9</w:t>
      </w:r>
      <w:r>
        <w:t xml:space="preserve">. godine, a budući je unovčena cjelokupna imovina stečajnog dužnika, stečajni sudac je temeljem čl. </w:t>
      </w:r>
      <w:r w:rsidR="003A6F6D">
        <w:t>19</w:t>
      </w:r>
      <w:r>
        <w:t xml:space="preserve">3. </w:t>
      </w:r>
      <w:r w:rsidR="003A6F6D" w:rsidRPr="004768CC">
        <w:rPr>
          <w:rFonts w:cstheme="majorBidi" w:hAnsiTheme="majorBidi" w:asciiTheme="majorBidi"/>
        </w:rPr>
        <w:t xml:space="preserve">Stečajnog zakona (NN 44/96, 29/99, 129/00, 123/03, 82/06, 116/10, 25/12 i 133/12), a u vezi s čl. 441. </w:t>
      </w:r>
      <w:r w:rsidR="00D00484" w:rsidRPr="00D00484">
        <w:t>Stečajnog zakona (NN 71/15</w:t>
      </w:r>
      <w:r w:rsidR="00B535C3">
        <w:t xml:space="preserve"> </w:t>
      </w:r>
      <w:r w:rsidR="00B535C3" w:rsidRPr="0043783D">
        <w:t>i 104/17</w:t>
      </w:r>
      <w:r w:rsidR="00D00484" w:rsidRPr="00D00484">
        <w:t>)</w:t>
      </w:r>
      <w:r w:rsidR="00D00484">
        <w:t xml:space="preserve"> </w:t>
      </w:r>
      <w:r>
        <w:t>odlučio kao u izreci.</w:t>
      </w:r>
    </w:p>
    <w:p w:rsidRDefault="008E27A9" w:rsidP="008E27A9" w:rsidR="008E27A9">
      <w:pPr>
        <w:jc w:val="both"/>
      </w:pPr>
    </w:p>
    <w:p w:rsidRDefault="008E27A9" w:rsidP="008E27A9" w:rsidR="008E27A9">
      <w:pPr>
        <w:jc w:val="both"/>
      </w:pPr>
    </w:p>
    <w:p w:rsidRDefault="008E27A9" w:rsidP="00D00484" w:rsidR="008E27A9">
      <w:pPr>
        <w:jc w:val="center"/>
      </w:pPr>
      <w:r>
        <w:t xml:space="preserve">U Osijeku </w:t>
      </w:r>
      <w:r w:rsidR="009F6990" w:rsidRPr="009F6990">
        <w:t>2</w:t>
      </w:r>
      <w:r w:rsidR="00A2068D">
        <w:t>3</w:t>
      </w:r>
      <w:r w:rsidR="009F6990" w:rsidRPr="009F6990">
        <w:t>. siječnja 2019</w:t>
      </w:r>
      <w:r>
        <w:t xml:space="preserve">. </w:t>
      </w:r>
    </w:p>
    <w:p w:rsidRDefault="008E27A9" w:rsidP="008E27A9" w:rsidR="008E27A9">
      <w:pPr>
        <w:jc w:val="center"/>
      </w:pPr>
    </w:p>
    <w:p w:rsidRDefault="008E27A9" w:rsidP="008E27A9" w:rsidR="008E27A9">
      <w:pPr>
        <w:jc w:val="center"/>
      </w:pPr>
    </w:p>
    <w:tbl>
      <w:tblPr>
        <w:tblW w:type="auto" w:w="0"/>
        <w:tblLook w:val="04A0" w:noVBand="1" w:noHBand="0" w:lastColumn="0" w:firstColumn="1" w:lastRow="0" w:firstRow="1"/>
      </w:tblPr>
      <w:tblGrid>
        <w:gridCol w:w="3232"/>
        <w:gridCol w:w="2264"/>
        <w:gridCol w:w="3360"/>
      </w:tblGrid>
      <w:tr w:rsidTr="004408DB" w:rsidR="00AF5D48">
        <w:tc>
          <w:tcPr>
            <w:tcW w:type="dxa" w:w="3369"/>
          </w:tcPr>
          <w:p w:rsidRDefault="00AF5D48" w:rsidP="004408DB" w:rsidR="00AF5D48">
            <w:pPr>
              <w:spacing w:lineRule="auto" w:line="480"/>
              <w:jc w:val="center"/>
            </w:pPr>
            <w:r>
              <w:t>Zapisničar:</w:t>
            </w:r>
          </w:p>
          <w:p w:rsidRDefault="00AF5D48" w:rsidP="004408DB" w:rsidR="00AF5D48">
            <w:pPr>
              <w:spacing w:lineRule="auto" w:line="480"/>
              <w:jc w:val="center"/>
            </w:pPr>
            <w:r>
              <w:t>Elizabeta Đeke</w:t>
            </w:r>
          </w:p>
          <w:p w:rsidRDefault="00AF5D48" w:rsidP="004408DB" w:rsidR="00AF5D48">
            <w:pPr>
              <w:spacing w:lineRule="auto" w:line="480"/>
              <w:jc w:val="center"/>
            </w:pPr>
          </w:p>
        </w:tc>
        <w:tc>
          <w:tcPr>
            <w:tcW w:type="dxa" w:w="2409"/>
          </w:tcPr>
          <w:p w:rsidRDefault="00AF5D48" w:rsidP="004408DB" w:rsidR="00AF5D48">
            <w:pPr>
              <w:spacing w:lineRule="auto" w:line="480"/>
              <w:jc w:val="center"/>
            </w:pPr>
          </w:p>
        </w:tc>
        <w:tc>
          <w:tcPr>
            <w:tcW w:type="dxa" w:w="3510"/>
            <w:hideMark/>
          </w:tcPr>
          <w:p w:rsidRDefault="00AF5D48" w:rsidP="004408DB" w:rsidR="00AF5D48">
            <w:pPr>
              <w:spacing w:lineRule="auto" w:line="480"/>
              <w:jc w:val="center"/>
            </w:pPr>
            <w:r>
              <w:t xml:space="preserve">Sudac:          </w:t>
            </w:r>
          </w:p>
          <w:p w:rsidRDefault="00AF5D48" w:rsidP="004408DB" w:rsidR="00AF5D48">
            <w:pPr>
              <w:spacing w:lineRule="auto" w:line="480"/>
              <w:jc w:val="center"/>
            </w:pPr>
            <w:r>
              <w:t xml:space="preserve">mr. sc. Tihomir Kovačević </w:t>
            </w:r>
          </w:p>
        </w:tc>
      </w:tr>
    </w:tbl>
    <w:p w:rsidRDefault="008E27A9" w:rsidP="008E27A9" w:rsidR="008E27A9">
      <w:pPr>
        <w:jc w:val="center"/>
      </w:pPr>
    </w:p>
    <w:p w:rsidRDefault="008E27A9" w:rsidP="008E27A9" w:rsidR="008E27A9">
      <w:pPr>
        <w:jc w:val="center"/>
      </w:pPr>
    </w:p>
    <w:p w:rsidRDefault="008E27A9" w:rsidP="008E27A9" w:rsidR="008E27A9">
      <w:pPr>
        <w:jc w:val="both"/>
      </w:pPr>
      <w:r>
        <w:t>D</w:t>
      </w:r>
      <w:r w:rsidR="00A06D6D">
        <w:t xml:space="preserve"> </w:t>
      </w:r>
      <w:r>
        <w:t>N</w:t>
      </w:r>
      <w:r w:rsidR="00A06D6D">
        <w:t xml:space="preserve"> </w:t>
      </w:r>
      <w:r>
        <w:t>A</w:t>
      </w:r>
      <w:r w:rsidR="00A06D6D">
        <w:t xml:space="preserve"> </w:t>
      </w:r>
      <w:r>
        <w:t>:</w:t>
      </w:r>
    </w:p>
    <w:p w:rsidRDefault="008E27A9" w:rsidP="00D761B5" w:rsidR="008E27A9">
      <w:pPr>
        <w:numPr>
          <w:ilvl w:val="0"/>
          <w:numId w:val="3"/>
        </w:numPr>
        <w:jc w:val="both"/>
      </w:pPr>
      <w:r>
        <w:t>stečajn</w:t>
      </w:r>
      <w:r w:rsidR="00A2068D">
        <w:t>a</w:t>
      </w:r>
      <w:r>
        <w:t xml:space="preserve"> upravitelj</w:t>
      </w:r>
      <w:r w:rsidR="00A2068D">
        <w:t>ica</w:t>
      </w:r>
      <w:r w:rsidR="0024008B">
        <w:t xml:space="preserve"> </w:t>
      </w:r>
      <w:r w:rsidR="00A2068D">
        <w:t>Snježana Sudarević</w:t>
      </w:r>
    </w:p>
    <w:p w:rsidRDefault="00D00484" w:rsidP="00D00484" w:rsidR="00D00484" w:rsidRPr="00D00484">
      <w:pPr>
        <w:numPr>
          <w:ilvl w:val="0"/>
          <w:numId w:val="3"/>
        </w:numPr>
        <w:jc w:val="both"/>
      </w:pPr>
      <w:r w:rsidRPr="00D00484">
        <w:t xml:space="preserve">mrežna stranica e-Oglasna ploča sudova </w:t>
      </w:r>
    </w:p>
    <w:p w:rsidRDefault="008E27A9" w:rsidP="008E27A9" w:rsidR="008E27A9" w:rsidRPr="008E27A9">
      <w:pPr>
        <w:jc w:val="center"/>
      </w:pPr>
    </w:p>
    <w:p w:rsidRDefault="008E27A9" w:rsidP="008E27A9" w:rsidR="008E27A9" w:rsidRPr="008E27A9">
      <w:pPr>
        <w:jc w:val="both"/>
      </w:pPr>
    </w:p>
    <w:p w:rsidRDefault="00DE53D9" w:rsidR="00DE53D9"/>
    <w:sectPr w:rsidSect="008E27A9" w:rsidR="00DE53D9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69AD" w:rsidR="00AB69AD">
      <w:r>
        <w:separator/>
      </w:r>
    </w:p>
  </w:endnote>
  <w:endnote w:id="0" w:type="continuationSeparator">
    <w:p w:rsidRDefault="00AB69AD" w:rsidR="00AB69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69AD" w:rsidR="00AB69AD">
      <w:r>
        <w:separator/>
      </w:r>
    </w:p>
  </w:footnote>
  <w:footnote w:id="0" w:type="continuationSeparator">
    <w:p w:rsidRDefault="00AB69AD" w:rsidR="00AB69A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81805" w:rsidP="00AD301E" w:rsidR="00D8180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81805" w:rsidR="00D8180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81805" w:rsidP="00AD301E" w:rsidR="00D8180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558E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81805" w:rsidP="00D00484" w:rsidR="008A3CDF" w:rsidRPr="008E27A9">
    <w:pPr>
      <w:pStyle w:val="Naslov1"/>
      <w:jc w:val="right"/>
      <w:rPr>
        <w:b w:val="false"/>
      </w:rPr>
    </w:pPr>
    <w:r>
      <w:tab/>
    </w:r>
    <w:r>
      <w:tab/>
    </w:r>
    <w:r w:rsidR="00DF6737" w:rsidRPr="00DF6737">
      <w:rPr>
        <w:b w:val="false"/>
      </w:rPr>
      <w:t>Poslovni broj: 14 St-</w:t>
    </w:r>
    <w:r w:rsidR="00A2068D" w:rsidRPr="00A2068D">
      <w:rPr>
        <w:b w:val="false"/>
      </w:rPr>
      <w:t>231/15-305</w:t>
    </w:r>
  </w:p>
  <w:p w:rsidRDefault="00D81805" w:rsidP="008A3CDF" w:rsidR="00D81805" w:rsidRPr="008E27A9">
    <w:pPr>
      <w:pStyle w:val="Naslov1"/>
      <w:jc w:val="right"/>
      <w:rPr>
        <w:b w:val="false"/>
      </w:rPr>
    </w:pPr>
  </w:p>
  <w:p w:rsidRDefault="00D81805" w:rsidR="00D8180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936A6E"/>
    <w:multiLevelType w:val="hybridMultilevel"/>
    <w:tmpl w:val="DAA0E1D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F2F78B5"/>
    <w:multiLevelType w:val="hybridMultilevel"/>
    <w:tmpl w:val="5260AA7E"/>
    <w:lvl w:tplc="4DB8E31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B0A3F15"/>
    <w:multiLevelType w:val="hybridMultilevel"/>
    <w:tmpl w:val="E8209874"/>
    <w:lvl w:tplc="F724CFA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27A9"/>
    <w:rsid w:val="00027376"/>
    <w:rsid w:val="00037D8C"/>
    <w:rsid w:val="0004279F"/>
    <w:rsid w:val="00074156"/>
    <w:rsid w:val="00096A01"/>
    <w:rsid w:val="000C5A34"/>
    <w:rsid w:val="000D117D"/>
    <w:rsid w:val="000F31A1"/>
    <w:rsid w:val="00112765"/>
    <w:rsid w:val="00121188"/>
    <w:rsid w:val="00130775"/>
    <w:rsid w:val="00177678"/>
    <w:rsid w:val="001A1192"/>
    <w:rsid w:val="001D7E06"/>
    <w:rsid w:val="002151C0"/>
    <w:rsid w:val="0024008B"/>
    <w:rsid w:val="002559DE"/>
    <w:rsid w:val="002749B2"/>
    <w:rsid w:val="00282F94"/>
    <w:rsid w:val="002B098B"/>
    <w:rsid w:val="002B41A4"/>
    <w:rsid w:val="002D50B3"/>
    <w:rsid w:val="002F3940"/>
    <w:rsid w:val="002F64EA"/>
    <w:rsid w:val="00331306"/>
    <w:rsid w:val="00357C66"/>
    <w:rsid w:val="00357E07"/>
    <w:rsid w:val="003768A0"/>
    <w:rsid w:val="003A6F6D"/>
    <w:rsid w:val="003B3762"/>
    <w:rsid w:val="003B5874"/>
    <w:rsid w:val="003C4BD6"/>
    <w:rsid w:val="003F6369"/>
    <w:rsid w:val="004351E9"/>
    <w:rsid w:val="0046334C"/>
    <w:rsid w:val="004A49D7"/>
    <w:rsid w:val="004A7D2D"/>
    <w:rsid w:val="004F36C5"/>
    <w:rsid w:val="00514D47"/>
    <w:rsid w:val="00522029"/>
    <w:rsid w:val="00544577"/>
    <w:rsid w:val="00555627"/>
    <w:rsid w:val="005726AF"/>
    <w:rsid w:val="00580E8E"/>
    <w:rsid w:val="005A1639"/>
    <w:rsid w:val="005A425E"/>
    <w:rsid w:val="006076F9"/>
    <w:rsid w:val="00677C1A"/>
    <w:rsid w:val="0068107B"/>
    <w:rsid w:val="00690332"/>
    <w:rsid w:val="006D3DD2"/>
    <w:rsid w:val="006E3829"/>
    <w:rsid w:val="00781D3B"/>
    <w:rsid w:val="008558E4"/>
    <w:rsid w:val="008A3CDF"/>
    <w:rsid w:val="008D2D3C"/>
    <w:rsid w:val="008E0A34"/>
    <w:rsid w:val="008E27A9"/>
    <w:rsid w:val="008E3184"/>
    <w:rsid w:val="00927D75"/>
    <w:rsid w:val="00933287"/>
    <w:rsid w:val="00940ABA"/>
    <w:rsid w:val="0094275F"/>
    <w:rsid w:val="009532E5"/>
    <w:rsid w:val="00963A25"/>
    <w:rsid w:val="009B05D9"/>
    <w:rsid w:val="009F6990"/>
    <w:rsid w:val="00A06D6D"/>
    <w:rsid w:val="00A12125"/>
    <w:rsid w:val="00A2068D"/>
    <w:rsid w:val="00AB69AD"/>
    <w:rsid w:val="00AD301E"/>
    <w:rsid w:val="00AF5D48"/>
    <w:rsid w:val="00B14326"/>
    <w:rsid w:val="00B30FB4"/>
    <w:rsid w:val="00B31D85"/>
    <w:rsid w:val="00B535C3"/>
    <w:rsid w:val="00B66303"/>
    <w:rsid w:val="00C12C09"/>
    <w:rsid w:val="00C138DE"/>
    <w:rsid w:val="00C201C9"/>
    <w:rsid w:val="00C57731"/>
    <w:rsid w:val="00C72C45"/>
    <w:rsid w:val="00CB3B82"/>
    <w:rsid w:val="00CC31B0"/>
    <w:rsid w:val="00D00484"/>
    <w:rsid w:val="00D258CC"/>
    <w:rsid w:val="00D4083E"/>
    <w:rsid w:val="00D74CEA"/>
    <w:rsid w:val="00D761B5"/>
    <w:rsid w:val="00D81805"/>
    <w:rsid w:val="00D84D1F"/>
    <w:rsid w:val="00DC1A14"/>
    <w:rsid w:val="00DE53D9"/>
    <w:rsid w:val="00DF6737"/>
    <w:rsid w:val="00E14285"/>
    <w:rsid w:val="00E151BF"/>
    <w:rsid w:val="00E20BDF"/>
    <w:rsid w:val="00E43436"/>
    <w:rsid w:val="00E620C2"/>
    <w:rsid w:val="00E7194E"/>
    <w:rsid w:val="00E865E1"/>
    <w:rsid w:val="00EA2613"/>
    <w:rsid w:val="00EF6777"/>
    <w:rsid w:val="00F11C72"/>
    <w:rsid w:val="00F31436"/>
    <w:rsid w:val="00F74EC7"/>
    <w:rsid w:val="00F84F8E"/>
    <w:rsid w:val="00FD2574"/>
    <w:rsid w:val="00FD7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E27A9"/>
    <w:rPr>
      <w:sz w:val="24"/>
      <w:szCs w:val="24"/>
    </w:rPr>
  </w:style>
  <w:style w:styleId="Naslov1" w:type="paragraph">
    <w:name w:val="heading 1"/>
    <w:basedOn w:val="Normal"/>
    <w:next w:val="Normal"/>
    <w:qFormat/>
    <w:rsid w:val="008E27A9"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E151BF"/>
    <w:pPr>
      <w:keepNext/>
      <w:spacing w:after="60" w:before="240"/>
      <w:outlineLvl w:val="1"/>
    </w:pPr>
    <w:rPr>
      <w:rFonts w:hAnsi="Cambria" w:ascii="Cambria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7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8E27A9"/>
  </w:style>
  <w:style w:styleId="Tekstbalonia" w:type="paragraph">
    <w:name w:val="Balloon Text"/>
    <w:basedOn w:val="Normal"/>
    <w:link w:val="TekstbaloniaChar"/>
    <w:rsid w:val="00D818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81805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D8180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81805"/>
    <w:rPr>
      <w:sz w:val="24"/>
      <w:szCs w:val="24"/>
    </w:rPr>
  </w:style>
  <w:style w:styleId="Naglaeno" w:type="character">
    <w:name w:val="Strong"/>
    <w:qFormat/>
    <w:rsid w:val="002B098B"/>
    <w:rPr>
      <w:b/>
      <w:bCs/>
    </w:rPr>
  </w:style>
  <w:style w:customStyle="true" w:styleId="Naslov2Char" w:type="character">
    <w:name w:val="Naslov 2 Char"/>
    <w:link w:val="Naslov2"/>
    <w:semiHidden/>
    <w:rsid w:val="00E151BF"/>
    <w:rPr>
      <w:rFonts w:cs="Times New Roman" w:eastAsia="Times New Roman" w:hAnsi="Cambria" w:ascii="Cambria"/>
      <w:b/>
      <w:bCs/>
      <w:i/>
      <w:iCs/>
      <w:sz w:val="28"/>
      <w:szCs w:val="28"/>
    </w:rPr>
  </w:style>
  <w:style w:customStyle="true" w:styleId="VSVerzija" w:type="paragraph">
    <w:name w:val="VS_Verzija"/>
    <w:basedOn w:val="Normal"/>
    <w:rsid w:val="00AF5D48"/>
    <w:pPr>
      <w:jc w:val="both"/>
    </w:pPr>
  </w:style>
  <w:style w:styleId="Tekstrezerviranogmjesta" w:type="character">
    <w:name w:val="Placeholder Text"/>
    <w:basedOn w:val="Zadanifontodlomka"/>
    <w:uiPriority w:val="99"/>
    <w:semiHidden/>
    <w:rsid w:val="008558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58E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58E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58E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58E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E27A9"/>
    <w:rPr>
      <w:sz w:val="24"/>
      <w:szCs w:val="24"/>
    </w:rPr>
  </w:style>
  <w:style w:styleId="Naslov1" w:type="paragraph">
    <w:name w:val="heading 1"/>
    <w:basedOn w:val="Normal"/>
    <w:next w:val="Normal"/>
    <w:qFormat/>
    <w:rsid w:val="008E27A9"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E151BF"/>
    <w:pPr>
      <w:keepNext/>
      <w:spacing w:after="60" w:before="240"/>
      <w:outlineLvl w:val="1"/>
    </w:pPr>
    <w:rPr>
      <w:rFonts w:ascii="Cambria" w:hAnsi="Cambria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7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8E27A9"/>
  </w:style>
  <w:style w:styleId="Tekstbalonia" w:type="paragraph">
    <w:name w:val="Balloon Text"/>
    <w:basedOn w:val="Normal"/>
    <w:link w:val="TekstbaloniaChar"/>
    <w:rsid w:val="00D818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81805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D8180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81805"/>
    <w:rPr>
      <w:sz w:val="24"/>
      <w:szCs w:val="24"/>
    </w:rPr>
  </w:style>
  <w:style w:styleId="Naglaeno" w:type="character">
    <w:name w:val="Strong"/>
    <w:qFormat/>
    <w:rsid w:val="002B098B"/>
    <w:rPr>
      <w:b/>
      <w:bCs/>
    </w:rPr>
  </w:style>
  <w:style w:customStyle="1" w:styleId="Naslov2Char" w:type="character">
    <w:name w:val="Naslov 2 Char"/>
    <w:link w:val="Naslov2"/>
    <w:semiHidden/>
    <w:rsid w:val="00E151BF"/>
    <w:rPr>
      <w:rFonts w:ascii="Cambria" w:cs="Times New Roman" w:eastAsia="Times New Roman" w:hAnsi="Cambria"/>
      <w:b/>
      <w:bCs/>
      <w:i/>
      <w:iCs/>
      <w:sz w:val="28"/>
      <w:szCs w:val="28"/>
    </w:rPr>
  </w:style>
  <w:style w:customStyle="1" w:styleId="VSVerzija" w:type="paragraph">
    <w:name w:val="VS_Verzija"/>
    <w:basedOn w:val="Normal"/>
    <w:rsid w:val="00AF5D48"/>
    <w:pPr>
      <w:jc w:val="both"/>
    </w:pPr>
  </w:style>
  <w:style w:styleId="Tekstrezerviranogmjesta" w:type="character">
    <w:name w:val="Placeholder Text"/>
    <w:basedOn w:val="Zadanifontodlomka"/>
    <w:uiPriority w:val="99"/>
    <w:semiHidden/>
    <w:rsid w:val="008558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58E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58E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58E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58E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siječnja 2019.</izvorni_sadrzaj>
    <derivirana_varijabla naziv="DomainObject.DatumDonosenjaOdluke_1">23.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231</izvorni_sadrzaj>
    <derivirana_varijabla naziv="DomainObject.Predmet.Broj_1">231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kolovoza 2015.</izvorni_sadrzaj>
    <derivirana_varijabla naziv="DomainObject.Predmet.DatumOsnivanja_1">28.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St-231/2015</izvorni_sadrzaj>
    <derivirana_varijabla naziv="DomainObject.Predmet.OznakaBroj_1">St-231/2015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KAMENOLOM GRADAC, dioničko društvo za proizvodnju kamena</izvorni_sadrzaj>
    <derivirana_varijabla naziv="DomainObject.Predmet.ProtustrankaFormated_1">  KAMENOLOM GRADAC, dioničko društvo za proizvodnju kamena</derivirana_varijabla>
  </DomainObject.Predmet.ProtustrankaFormated>
  <DomainObject.Predmet.ProtustrankaFormatedOIB>
    <izvorni_sadrzaj>  KAMENOLOM GRADAC, dioničko društvo za proizvodnju kamena, OIB 31674999329</izvorni_sadrzaj>
    <derivirana_varijabla naziv="DomainObject.Predmet.ProtustrankaFormatedOIB_1">  KAMENOLOM GRADAC, dioničko društvo za proizvodnju kamena, OIB 31674999329</derivirana_varijabla>
  </DomainObject.Predmet.ProtustrankaFormatedOIB>
  <DomainObject.Predmet.ProtustrankaFormatedWithAdress>
    <izvorni_sadrzaj> KAMENOLOM GRADAC, dioničko društvo za proizvodnju kamena, N.Tesle 33, 31500 Gradac Našički</izvorni_sadrzaj>
    <derivirana_varijabla naziv="DomainObject.Predmet.ProtustrankaFormatedWithAdress_1"> KAMENOLOM GRADAC, dioničko društvo za proizvodnju kamena, N.Tesle 33, 31500 Gradac Našički</derivirana_varijabla>
  </DomainObject.Predmet.ProtustrankaFormatedWithAdress>
  <DomainObject.Predmet.ProtustrankaFormatedWithAdressOIB>
    <izvorni_sadrzaj> KAMENOLOM GRADAC, dioničko društvo za proizvodnju kamena, OIB 31674999329, N.Tesle 33, 31500 Gradac Našički</izvorni_sadrzaj>
    <derivirana_varijabla naziv="DomainObject.Predmet.ProtustrankaFormatedWithAdressOIB_1"> KAMENOLOM GRADAC, dioničko društvo za proizvodnju kamena, OIB 31674999329, N.Tesle 33, 31500 Gradac Našički</derivirana_varijabla>
  </DomainObject.Predmet.ProtustrankaFormatedWithAdressOIB>
  <DomainObject.Predmet.ProtustrankaWithAdress>
    <izvorni_sadrzaj>KAMENOLOM GRADAC, dioničko društvo za proizvodnju kamena N.Tesle 33, 31500 Gradac Našički</izvorni_sadrzaj>
    <derivirana_varijabla naziv="DomainObject.Predmet.ProtustrankaWithAdress_1">KAMENOLOM GRADAC, dioničko društvo za proizvodnju kamena N.Tesle 33, 31500 Gradac Našički</derivirana_varijabla>
  </DomainObject.Predmet.ProtustrankaWithAdress>
  <DomainObject.Predmet.ProtustrankaWithAdressOIB>
    <izvorni_sadrzaj>KAMENOLOM GRADAC, dioničko društvo za proizvodnju kamena, OIB 31674999329, N.Tesle 33, 31500 Gradac Našički</izvorni_sadrzaj>
    <derivirana_varijabla naziv="DomainObject.Predmet.ProtustrankaWithAdressOIB_1">KAMENOLOM GRADAC, dioničko društvo za proizvodnju kamena, OIB 31674999329, N.Tesle 33, 31500 Gradac Našički</derivirana_varijabla>
  </DomainObject.Predmet.ProtustrankaWithAdressOIB>
  <DomainObject.Predmet.ProtustrankaNazivFormated>
    <izvorni_sadrzaj>KAMENOLOM GRADAC, dioničko društvo za proizvodnju kamena</izvorni_sadrzaj>
    <derivirana_varijabla naziv="DomainObject.Predmet.ProtustrankaNazivFormated_1">KAMENOLOM GRADAC, dioničko društvo za proizvodnju kamena</derivirana_varijabla>
  </DomainObject.Predmet.ProtustrankaNazivFormated>
  <DomainObject.Predmet.ProtustrankaNazivFormatedOIB>
    <izvorni_sadrzaj>KAMENOLOM GRADAC, dioničko društvo za proizvodnju kamena, OIB 31674999329</izvorni_sadrzaj>
    <derivirana_varijabla naziv="DomainObject.Predmet.ProtustrankaNazivFormatedOIB_1">KAMENOLOM GRADAC, dioničko društvo za proizvodnju kamena, OIB 31674999329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KAMENOLOM GRADAC, dioničko društvo za proizvodnju kamena</izvorni_sadrzaj>
    <derivirana_varijabla naziv="DomainObject.Predmet.StrankaFormated_1">  KAMENOLOM GRADAC, dioničko društvo za proizvodnju kamena</derivirana_varijabla>
  </DomainObject.Predmet.StrankaFormated>
  <DomainObject.Predmet.StrankaFormatedOIB>
    <izvorni_sadrzaj>  KAMENOLOM GRADAC, dioničko društvo za proizvodnju kamena, OIB 31674999329</izvorni_sadrzaj>
    <derivirana_varijabla naziv="DomainObject.Predmet.StrankaFormatedOIB_1">  KAMENOLOM GRADAC, dioničko društvo za proizvodnju kamena, OIB 31674999329</derivirana_varijabla>
  </DomainObject.Predmet.StrankaFormatedOIB>
  <DomainObject.Predmet.StrankaFormatedWithAdress>
    <izvorni_sadrzaj> KAMENOLOM GRADAC, dioničko društvo za proizvodnju kamena, N.Tesle 33, 31500 Gradac Našički</izvorni_sadrzaj>
    <derivirana_varijabla naziv="DomainObject.Predmet.StrankaFormatedWithAdress_1"> KAMENOLOM GRADAC, dioničko društvo za proizvodnju kamena, N.Tesle 33, 31500 Gradac Našički</derivirana_varijabla>
  </DomainObject.Predmet.StrankaFormatedWithAdress>
  <DomainObject.Predmet.StrankaFormatedWithAdressOIB>
    <izvorni_sadrzaj> KAMENOLOM GRADAC, dioničko društvo za proizvodnju kamena, OIB 31674999329, N.Tesle 33, 31500 Gradac Našički</izvorni_sadrzaj>
    <derivirana_varijabla naziv="DomainObject.Predmet.StrankaFormatedWithAdressOIB_1"> KAMENOLOM GRADAC, dioničko društvo za proizvodnju kamena, OIB 31674999329, N.Tesle 33, 31500 Gradac Našički</derivirana_varijabla>
  </DomainObject.Predmet.StrankaFormatedWithAdressOIB>
  <DomainObject.Predmet.StrankaWithAdress>
    <izvorni_sadrzaj>KAMENOLOM GRADAC, dioničko društvo za proizvodnju kamena N.Tesle 33,31500 Gradac Našički</izvorni_sadrzaj>
    <derivirana_varijabla naziv="DomainObject.Predmet.StrankaWithAdress_1">KAMENOLOM GRADAC, dioničko društvo za proizvodnju kamena N.Tesle 33,31500 Gradac Našički</derivirana_varijabla>
  </DomainObject.Predmet.StrankaWithAdress>
  <DomainObject.Predmet.StrankaWithAdressOIB>
    <izvorni_sadrzaj>KAMENOLOM GRADAC, dioničko društvo za proizvodnju kamena, OIB 31674999329, N.Tesle 33,31500 Gradac Našički</izvorni_sadrzaj>
    <derivirana_varijabla naziv="DomainObject.Predmet.StrankaWithAdressOIB_1">KAMENOLOM GRADAC, dioničko društvo za proizvodnju kamena, OIB 31674999329, N.Tesle 33,31500 Gradac Našički</derivirana_varijabla>
  </DomainObject.Predmet.StrankaWithAdressOIB>
  <DomainObject.Predmet.StrankaNazivFormated>
    <izvorni_sadrzaj>KAMENOLOM GRADAC, dioničko društvo za proizvodnju kamena</izvorni_sadrzaj>
    <derivirana_varijabla naziv="DomainObject.Predmet.StrankaNazivFormated_1">KAMENOLOM GRADAC, dioničko društvo za proizvodnju kamena</derivirana_varijabla>
  </DomainObject.Predmet.StrankaNazivFormated>
  <DomainObject.Predmet.StrankaNazivFormatedOIB>
    <izvorni_sadrzaj>KAMENOLOM GRADAC, dioničko društvo za proizvodnju kamena, OIB 31674999329</izvorni_sadrzaj>
    <derivirana_varijabla naziv="DomainObject.Predmet.StrankaNazivFormatedOIB_1">KAMENOLOM GRADAC, dioničko društvo za proizvodnju kamena, OIB 31674999329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3936448.92</izvorni_sadrzaj>
    <derivirana_varijabla naziv="DomainObject.Predmet.TrenutnaVrijednost_1">3936448.92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KAMENOLOM GRADAC, dioničko društvo za proizvodnju kamena</item>
    </izvorni_sadrzaj>
    <derivirana_varijabla naziv="DomainObject.Predmet.StrankaListFormated_1">
      <item>KAMENOLOM GRADAC, dioničko društvo za proizvodnju kamena</item>
    </derivirana_varijabla>
  </DomainObject.Predmet.StrankaListFormated>
  <DomainObject.Predmet.StrankaListFormatedOIB>
    <izvorni_sadrzaj>
      <item>KAMENOLOM GRADAC, dioničko društvo za proizvodnju kamena, OIB 31674999329</item>
    </izvorni_sadrzaj>
    <derivirana_varijabla naziv="DomainObject.Predmet.StrankaListFormatedOIB_1">
      <item>KAMENOLOM GRADAC, dioničko društvo za proizvodnju kamena, OIB 31674999329</item>
    </derivirana_varijabla>
  </DomainObject.Predmet.StrankaListFormatedOIB>
  <DomainObject.Predmet.StrankaListFormatedWithAdress>
    <izvorni_sadrzaj>
      <item>KAMENOLOM GRADAC, dioničko društvo za proizvodnju kamena, N.Tesle 33, 31500 Gradac Našički</item>
    </izvorni_sadrzaj>
    <derivirana_varijabla naziv="DomainObject.Predmet.StrankaListFormatedWithAdress_1">
      <item>KAMENOLOM GRADAC, dioničko društvo za proizvodnju kamena, N.Tesle 33, 31500 Gradac Našički</item>
    </derivirana_varijabla>
  </DomainObject.Predmet.StrankaListFormatedWithAdress>
  <DomainObject.Predmet.StrankaListFormatedWithAdressOIB>
    <izvorni_sadrzaj>
      <item>KAMENOLOM GRADAC, dioničko društvo za proizvodnju kamena, OIB 31674999329, N.Tesle 33, 31500 Gradac Našički</item>
    </izvorni_sadrzaj>
    <derivirana_varijabla naziv="DomainObject.Predmet.StrankaListFormatedWithAdressOIB_1">
      <item>KAMENOLOM GRADAC, dioničko društvo za proizvodnju kamena, OIB 31674999329, N.Tesle 33, 31500 Gradac Našički</item>
    </derivirana_varijabla>
  </DomainObject.Predmet.StrankaListFormatedWithAdressOIB>
  <DomainObject.Predmet.StrankaListNazivFormated>
    <izvorni_sadrzaj>
      <item>KAMENOLOM GRADAC, dioničko društvo za proizvodnju kamena</item>
    </izvorni_sadrzaj>
    <derivirana_varijabla naziv="DomainObject.Predmet.StrankaListNazivFormated_1">
      <item>KAMENOLOM GRADAC, dioničko društvo za proizvodnju kamena</item>
    </derivirana_varijabla>
  </DomainObject.Predmet.StrankaListNazivFormated>
  <DomainObject.Predmet.StrankaListNazivFormatedOIB>
    <izvorni_sadrzaj>
      <item>KAMENOLOM GRADAC, dioničko društvo za proizvodnju kamena, OIB 31674999329</item>
    </izvorni_sadrzaj>
    <derivirana_varijabla naziv="DomainObject.Predmet.StrankaListNazivFormatedOIB_1">
      <item>KAMENOLOM GRADAC, dioničko društvo za proizvodnju kamena, OIB 31674999329</item>
    </derivirana_varijabla>
  </DomainObject.Predmet.StrankaListNazivFormatedOIB>
  <DomainObject.Predmet.ProtuStrankaListFormated>
    <izvorni_sadrzaj>
      <item>KAMENOLOM GRADAC, dioničko društvo za proizvodnju kamena</item>
    </izvorni_sadrzaj>
    <derivirana_varijabla naziv="DomainObject.Predmet.ProtuStrankaListFormated_1">
      <item>KAMENOLOM GRADAC, dioničko društvo za proizvodnju kamena</item>
    </derivirana_varijabla>
  </DomainObject.Predmet.ProtuStrankaListFormated>
  <DomainObject.Predmet.ProtuStrankaListFormatedOIB>
    <izvorni_sadrzaj>
      <item>KAMENOLOM GRADAC, dioničko društvo za proizvodnju kamena, OIB 31674999329</item>
    </izvorni_sadrzaj>
    <derivirana_varijabla naziv="DomainObject.Predmet.ProtuStrankaListFormatedOIB_1">
      <item>KAMENOLOM GRADAC, dioničko društvo za proizvodnju kamena, OIB 31674999329</item>
    </derivirana_varijabla>
  </DomainObject.Predmet.ProtuStrankaListFormatedOIB>
  <DomainObject.Predmet.ProtuStrankaListFormatedWithAdress>
    <izvorni_sadrzaj>
      <item>KAMENOLOM GRADAC, dioničko društvo za proizvodnju kamena, N.Tesle 33, 31500 Gradac Našički</item>
    </izvorni_sadrzaj>
    <derivirana_varijabla naziv="DomainObject.Predmet.ProtuStrankaListFormatedWithAdress_1">
      <item>KAMENOLOM GRADAC, dioničko društvo za proizvodnju kamena, N.Tesle 33, 31500 Gradac Našički</item>
    </derivirana_varijabla>
  </DomainObject.Predmet.ProtuStrankaListFormatedWithAdress>
  <DomainObject.Predmet.ProtuStrankaListFormatedWithAdressOIB>
    <izvorni_sadrzaj>
      <item>KAMENOLOM GRADAC, dioničko društvo za proizvodnju kamena, OIB 31674999329, N.Tesle 33, 31500 Gradac Našički</item>
    </izvorni_sadrzaj>
    <derivirana_varijabla naziv="DomainObject.Predmet.ProtuStrankaListFormatedWithAdressOIB_1">
      <item>KAMENOLOM GRADAC, dioničko društvo za proizvodnju kamena, OIB 31674999329, N.Tesle 33, 31500 Gradac Našički</item>
    </derivirana_varijabla>
  </DomainObject.Predmet.ProtuStrankaListFormatedWithAdressOIB>
  <DomainObject.Predmet.ProtuStrankaListNazivFormated>
    <izvorni_sadrzaj>
      <item>KAMENOLOM GRADAC, dioničko društvo za proizvodnju kamena</item>
    </izvorni_sadrzaj>
    <derivirana_varijabla naziv="DomainObject.Predmet.ProtuStrankaListNazivFormated_1">
      <item>KAMENOLOM GRADAC, dioničko društvo za proizvodnju kamena</item>
    </derivirana_varijabla>
  </DomainObject.Predmet.ProtuStrankaListNazivFormated>
  <DomainObject.Predmet.ProtuStrankaListNazivFormatedOIB>
    <izvorni_sadrzaj>
      <item>KAMENOLOM GRADAC, dioničko društvo za proizvodnju kamena, OIB 31674999329</item>
    </izvorni_sadrzaj>
    <derivirana_varijabla naziv="DomainObject.Predmet.ProtuStrankaListNazivFormatedOIB_1">
      <item>KAMENOLOM GRADAC, dioničko društvo za proizvodnju kamena, OIB 31674999329</item>
    </derivirana_varijabla>
  </DomainObject.Predmet.ProtuStrankaListNazivFormatedOIB>
  <DomainObject.Predmet.OstaliListFormated>
    <izvorni_sadrzaj>
      <item>Slavko Vukšić</item>
      <item>ŽDO GUO OSIJEK</item>
      <item>Snježana Sudarević</item>
      <item>OTP BANKA d.d. Zadar</item>
    </izvorni_sadrzaj>
    <derivirana_varijabla naziv="DomainObject.Predmet.OstaliListFormated_1">
      <item>Slavko Vukšić</item>
      <item>ŽDO GUO OSIJEK</item>
      <item>Snježana Sudarević</item>
      <item>OTP BANKA d.d. Zadar</item>
    </derivirana_varijabla>
  </DomainObject.Predmet.OstaliListFormated>
  <DomainObject.Predmet.OstaliListFormatedOIB>
    <izvorni_sadrzaj>
      <item>Slavko Vukšić, OIB 54401871948</item>
      <item>ŽDO GUO OSIJEK</item>
      <item>Snježana Sudarević, OIB 83030278680</item>
      <item>OTP BANKA d.d. Zadar, OIB 52508873833</item>
    </izvorni_sadrzaj>
    <derivirana_varijabla naziv="DomainObject.Predmet.OstaliListFormatedOIB_1">
      <item>Slavko Vukšić, OIB 54401871948</item>
      <item>ŽDO GUO OSIJEK</item>
      <item>Snježana Sudarević, OIB 83030278680</item>
      <item>OTP BANKA d.d. Zadar, OIB 52508873833</item>
    </derivirana_varijabla>
  </DomainObject.Predmet.OstaliListFormatedOIB>
  <DomainObject.Predmet.OstaliListFormatedWithAdress>
    <izvorni_sadrzaj>
      <item>Slavko Vukšić, Z. Balokovića 2, 31500 Našice</item>
      <item>ŽDO GUO OSIJEK</item>
      <item>Snježana Sudarević, Trg Bana Josipa Jelačića 27, 31000 Osijek</item>
      <item>OTP BANKA d.d. Zadar, Domovinskog rata 3, 23000 Zadar</item>
    </izvorni_sadrzaj>
    <derivirana_varijabla naziv="DomainObject.Predmet.OstaliListFormatedWithAdress_1">
      <item>Slavko Vukšić, Z. Balokovića 2, 31500 Našice</item>
      <item>ŽDO GUO OSIJEK</item>
      <item>Snježana Sudarević, Trg Bana Josipa Jelačića 27, 31000 Osijek</item>
      <item>OTP BANKA d.d. Zadar, Domovinskog rata 3, 23000 Zadar</item>
    </derivirana_varijabla>
  </DomainObject.Predmet.OstaliListFormatedWithAdress>
  <DomainObject.Predmet.OstaliListFormatedWithAdressOIB>
    <izvorni_sadrzaj>
      <item>Slavko Vukšić, OIB 54401871948, Z. Balokovića 2, 31500 Našice</item>
      <item>ŽDO GUO OSIJEK</item>
      <item>Snježana Sudarević, OIB 83030278680, Trg Bana Josipa Jelačića 27, 31000 Osijek</item>
      <item>OTP BANKA d.d. Zadar, OIB 52508873833, Domovinskog rata 3, 23000 Zadar</item>
    </izvorni_sadrzaj>
    <derivirana_varijabla naziv="DomainObject.Predmet.OstaliListFormatedWithAdressOIB_1">
      <item>Slavko Vukšić, OIB 54401871948, Z. Balokovića 2, 31500 Našice</item>
      <item>ŽDO GUO OSIJEK</item>
      <item>Snježana Sudarević, OIB 83030278680, Trg Bana Josipa Jelačića 27, 31000 Osijek</item>
      <item>OTP BANKA d.d. Zadar, OIB 52508873833, Domovinskog rata 3, 23000 Zadar</item>
    </derivirana_varijabla>
  </DomainObject.Predmet.OstaliListFormatedWithAdressOIB>
  <DomainObject.Predmet.OstaliListNazivFormated>
    <izvorni_sadrzaj>
      <item>Slavko Vukšić</item>
      <item>ŽDO GUO OSIJEK</item>
      <item>Snježana Sudarević</item>
      <item>OTP BANKA d.d. Zadar</item>
    </izvorni_sadrzaj>
    <derivirana_varijabla naziv="DomainObject.Predmet.OstaliListNazivFormated_1">
      <item>Slavko Vukšić</item>
      <item>ŽDO GUO OSIJEK</item>
      <item>Snježana Sudarević</item>
      <item>OTP BANKA d.d. Zadar</item>
    </derivirana_varijabla>
  </DomainObject.Predmet.OstaliListNazivFormated>
  <DomainObject.Predmet.OstaliListNazivFormatedOIB>
    <izvorni_sadrzaj>
      <item>Slavko Vukšić, OIB 54401871948</item>
      <item>ŽDO GUO OSIJEK</item>
      <item>Snježana Sudarević, OIB 83030278680</item>
      <item>OTP BANKA d.d. Zadar, OIB 52508873833</item>
    </izvorni_sadrzaj>
    <derivirana_varijabla naziv="DomainObject.Predmet.OstaliListNazivFormatedOIB_1">
      <item>Slavko Vukšić, OIB 54401871948</item>
      <item>ŽDO GUO OSIJEK</item>
      <item>Snježana Sudarević, OIB 83030278680</item>
      <item>OTP BANKA d.d. Zadar, OIB 52508873833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2019.</izvorni_sadrzaj>
    <derivirana_varijabla naziv="DomainObject.Datum_1">23.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KAMENOLOM GRADAC, dioničko društvo za proizvodnju kamena</izvorni_sadrzaj>
    <derivirana_varijabla naziv="DomainObject.Predmet.StrankaIDrugi_1">KAMENOLOM GRADAC, dioničko društvo za proizvodnju kamena</derivirana_varijabla>
  </DomainObject.Predmet.StrankaIDrugi>
  <DomainObject.Predmet.ProtustrankaIDrugi>
    <izvorni_sadrzaj>KAMENOLOM GRADAC, dioničko društvo za proizvodnju kamena</izvorni_sadrzaj>
    <derivirana_varijabla naziv="DomainObject.Predmet.ProtustrankaIDrugi_1">KAMENOLOM GRADAC, dioničko društvo za proizvodnju kamena</derivirana_varijabla>
  </DomainObject.Predmet.ProtustrankaIDrugi>
  <DomainObject.Predmet.StrankaIDrugiAdressOIB>
    <izvorni_sadrzaj>KAMENOLOM GRADAC, dioničko društvo za proizvodnju kamena, OIB 31674999329, N.Tesle 33, 31500 Gradac Našički</izvorni_sadrzaj>
    <derivirana_varijabla naziv="DomainObject.Predmet.StrankaIDrugiAdressOIB_1">KAMENOLOM GRADAC, dioničko društvo za proizvodnju kamena, OIB 31674999329, N.Tesle 33, 31500 Gradac Našički</derivirana_varijabla>
  </DomainObject.Predmet.StrankaIDrugiAdressOIB>
  <DomainObject.Predmet.ProtustrankaIDrugiAdressOIB>
    <izvorni_sadrzaj>KAMENOLOM GRADAC, dioničko društvo za proizvodnju kamena, OIB 31674999329, N.Tesle 33, 31500 Gradac Našički</izvorni_sadrzaj>
    <derivirana_varijabla naziv="DomainObject.Predmet.ProtustrankaIDrugiAdressOIB_1">KAMENOLOM GRADAC, dioničko društvo za proizvodnju kamena, OIB 31674999329, N.Tesle 33, 31500 Gradac Našički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KAMENOLOM GRADAC, dioničko društvo za proizvodnju kamena</item>
      <item>KAMENOLOM GRADAC, dioničko društvo za proizvodnju kamena</item>
      <item>Slavko Vukšić</item>
      <item>ŽDO GUO OSIJEK</item>
      <item>Snježana Sudarević</item>
      <item>OTP BANKA d.d. Zadar</item>
    </izvorni_sadrzaj>
    <derivirana_varijabla naziv="DomainObject.Predmet.SudioniciListNaziv_1">
      <item>KAMENOLOM GRADAC, dioničko društvo za proizvodnju kamena</item>
      <item>KAMENOLOM GRADAC, dioničko društvo za proizvodnju kamena</item>
      <item>Slavko Vukšić</item>
      <item>ŽDO GUO OSIJEK</item>
      <item>Snježana Sudarević</item>
      <item>OTP BANKA d.d. Zadar</item>
    </derivirana_varijabla>
  </DomainObject.Predmet.SudioniciListNaziv>
  <DomainObject.Predmet.SudioniciListAdressOIB>
    <izvorni_sadrzaj>
      <item>KAMENOLOM GRADAC, dioničko društvo za proizvodnju kamena, OIB 31674999329, N.Tesle 33,31500 Gradac Našički</item>
      <item>KAMENOLOM GRADAC, dioničko društvo za proizvodnju kamena, OIB 31674999329, N.Tesle 33,31500 Gradac Našički</item>
      <item>Slavko Vukšić, OIB 54401871948, Z. Balokovića 2,31500 Našice</item>
      <item>ŽDO GUO OSIJEK</item>
      <item>Snježana Sudarević, OIB 83030278680, Trg Bana Josipa Jelačića 27,31000 Osijek</item>
      <item>OTP BANKA d.d. Zadar, OIB 52508873833, Domovinskog rata 3,23000 Zadar</item>
    </izvorni_sadrzaj>
    <derivirana_varijabla naziv="DomainObject.Predmet.SudioniciListAdressOIB_1">
      <item>KAMENOLOM GRADAC, dioničko društvo za proizvodnju kamena, OIB 31674999329, N.Tesle 33,31500 Gradac Našički</item>
      <item>KAMENOLOM GRADAC, dioničko društvo za proizvodnju kamena, OIB 31674999329, N.Tesle 33,31500 Gradac Našički</item>
      <item>Slavko Vukšić, OIB 54401871948, Z. Balokovića 2,31500 Našice</item>
      <item>ŽDO GUO OSIJEK</item>
      <item>Snježana Sudarević, OIB 83030278680, Trg Bana Josipa Jelačića 27,31000 Osijek</item>
      <item>OTP BANKA d.d. Zadar, OIB 52508873833, Domovinskog rata 3,23000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31674999329</item>
      <item>, OIB 31674999329</item>
      <item>, OIB 54401871948</item>
      <item>, OIB null</item>
      <item>, OIB 83030278680</item>
      <item>, OIB 52508873833</item>
    </izvorni_sadrzaj>
    <derivirana_varijabla naziv="DomainObject.Predmet.SudioniciListNazivOIB_1">
      <item>, OIB 31674999329</item>
      <item>, OIB 31674999329</item>
      <item>, OIB 54401871948</item>
      <item>, OIB null</item>
      <item>, OIB 83030278680</item>
      <item>, OIB 52508873833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Sudarević, OIB 83030278680, Kardinala Alojzija Stepinca 35 Osijek</item>
    </izvorni_sadrzaj>
    <derivirana_varijabla naziv="DomainObject.Predmet.StecajniUpraviteljiListAddressOIB_1">
      <item>Snježana Sudarević, OIB 83030278680, Kardinala Alojzija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lipnja 2018.</izvorni_sadrzaj>
    <derivirana_varijabla naziv="DomainObject.Predmet.DatumZadnjeOdrzaneSudskeRadnje_1">5. lipnja 2018.</derivirana_varijabla>
  </DomainObject.Predmet.DatumZadnjeOdrzaneSudskeRadnje>
  <DomainObject.PredzadnjaOdlukaIzPredmeta.DatumDonosenjaOdluke>
    <izvorni_sadrzaj>13. prosinca 2018.</izvorni_sadrzaj>
    <derivirana_varijabla naziv="DomainObject.PredzadnjaOdlukaIzPredmeta.DatumDonosenjaOdluke_1">13. prosinca 2018.</derivirana_varijabla>
  </DomainObject.PredzadnjaOdlukaIzPredmeta.DatumDonosenjaOdluke>
  <DomainObject.PredzadnjaOdlukaIzPredmeta.Oznaka>
    <izvorni_sadrzaj>St-231/2015-300</izvorni_sadrzaj>
    <derivirana_varijabla naziv="DomainObject.PredzadnjaOdlukaIzPredmeta.Oznaka_1">St-231/2015-300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248</properties:Words>
  <properties:Characters>1230</properties:Characters>
  <properties:Lines>71</properties:Lines>
  <properties:Paragraphs>29</properties:Paragraphs>
  <properties:TotalTime>139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St-105/10-111</vt:lpstr>
    </vt:vector>
  </properties:TitlesOfParts>
  <properties:LinksUpToDate>false</properties:LinksUpToDate>
  <properties:CharactersWithSpaces>1483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2017-01-27T07:21:00Z</dcterms:created>
  <dc:creator>edeke</dc:creator>
  <cp:lastModifiedBy>Elizabeta Đeke</cp:lastModifiedBy>
  <cp:lastPrinted>2019-01-23T11:24:00Z</cp:lastPrinted>
  <dcterms:modified xmlns:xsi="http://www.w3.org/2001/XMLSchema-instance" xsi:type="dcterms:W3CDTF">2019-01-23T12:22:00Z</dcterms:modified>
  <cp:revision>20</cp:revision>
  <dc:title>14 St-105/10-111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završnog ročišta vjerovnika (Rješenje - završno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