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cb1f" w14:paraId="7fbcb1f" w:rsidRDefault="000E420C" w:rsidP="00DB6103" w:rsidR="00934D0D">
      <w:pPr>
        <w:jc w:val="right"/>
        <w15:collapsed w:val="false"/>
      </w:pPr>
      <w:bookmarkStart w:name="_GoBack" w:id="0"/>
      <w:bookmarkEnd w:id="0"/>
      <w:r>
        <w:t xml:space="preserve">Ref. 30: </w:t>
      </w:r>
      <w:r w:rsidR="00FB1C6A">
        <w:t>Sp-</w:t>
      </w:r>
      <w:r w:rsidR="003B4CA7">
        <w:t>7</w:t>
      </w:r>
      <w:r w:rsidR="00FB1C6A">
        <w:t>/2016-</w:t>
      </w:r>
      <w:r w:rsidR="003B4CA7">
        <w:t>8</w:t>
      </w: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8E6E5E" w:rsidR="008E6E5E" w:rsidRPr="00CB5EB1">
      <w:pPr>
        <w:rPr>
          <w:b/>
        </w:rPr>
      </w:pPr>
      <w:r>
        <w:rPr>
          <w:b/>
        </w:rPr>
        <w:t xml:space="preserve">        </w:t>
      </w:r>
      <w:r w:rsidRPr="00CB5EB1">
        <w:rPr>
          <w:b/>
        </w:rPr>
        <w:t>REPUBLIKA HRVATSKA</w:t>
      </w:r>
    </w:p>
    <w:p w:rsidRDefault="008E6E5E" w:rsidP="008E6E5E" w:rsidR="008E6E5E" w:rsidRPr="00CB5EB1">
      <w:r w:rsidRPr="00CB5EB1">
        <w:t xml:space="preserve">    OPĆINSKI SUD U BJELOVARU</w:t>
      </w:r>
    </w:p>
    <w:p w:rsidRDefault="008E6E5E" w:rsidP="008E6E5E" w:rsidR="008E6E5E" w:rsidRPr="00CB5EB1">
      <w:pPr>
        <w:spacing w:after="120"/>
      </w:pPr>
      <w:r w:rsidRPr="00CB5EB1">
        <w:t xml:space="preserve"> STALNA SLUŽBA U KRIŽEVCIMA</w:t>
      </w:r>
    </w:p>
    <w:p w:rsidRDefault="008E6E5E" w:rsidP="008E6E5E" w:rsidR="008E6E5E" w:rsidRPr="00CB5EB1">
      <w:r w:rsidRPr="00CB5EB1">
        <w:t xml:space="preserve">                 48260 KRIŽEVCI</w:t>
      </w:r>
    </w:p>
    <w:p w:rsidRDefault="008E6E5E" w:rsidP="008E6E5E" w:rsidR="008E6E5E">
      <w:r w:rsidRPr="00CB5EB1">
        <w:t xml:space="preserve">    Ivana Zakmardija Dijankovečkog 14</w:t>
      </w:r>
    </w:p>
    <w:p w:rsidRDefault="00F470D6" w:rsidP="008E6E5E" w:rsidR="00F470D6"/>
    <w:p w:rsidRDefault="00F470D6" w:rsidP="00F470D6" w:rsidR="00F470D6">
      <w:pPr>
        <w:jc w:val="center"/>
      </w:pPr>
      <w:r>
        <w:t>U  I M E  R E P U B L I K E  H R V A T S K E</w:t>
      </w:r>
    </w:p>
    <w:p w:rsidRDefault="00F470D6" w:rsidP="00F470D6" w:rsidR="00F470D6">
      <w:pPr>
        <w:jc w:val="center"/>
      </w:pPr>
    </w:p>
    <w:p w:rsidRDefault="00F470D6" w:rsidP="00F470D6" w:rsidR="00F470D6" w:rsidRPr="00CB5EB1">
      <w:pPr>
        <w:jc w:val="center"/>
      </w:pPr>
      <w:r>
        <w:t>R J E Š E NJ E</w:t>
      </w:r>
    </w:p>
    <w:p w:rsidRDefault="008E6E5E" w:rsidP="008E6E5E" w:rsidR="008E6E5E"/>
    <w:p w:rsidRDefault="00FB1C6A" w:rsidP="00CE3524" w:rsidR="00CE3524">
      <w:pPr>
        <w:jc w:val="both"/>
      </w:pPr>
      <w:r>
        <w:t xml:space="preserve"> </w:t>
      </w:r>
      <w:r w:rsidR="00F470D6">
        <w:tab/>
      </w:r>
      <w:r w:rsidR="00DB6103">
        <w:t xml:space="preserve">Općinski sud u </w:t>
      </w:r>
      <w:r w:rsidR="000E420C">
        <w:t xml:space="preserve">Bjelovaru, Stalna služba u </w:t>
      </w:r>
      <w:r w:rsidR="00DB6103">
        <w:t>Križevcima po sucu toga suda Marijanu Vrbančić</w:t>
      </w:r>
      <w:r w:rsidR="00F470D6">
        <w:t xml:space="preserve"> u postupku stečaja </w:t>
      </w:r>
      <w:r w:rsidR="00CE3524">
        <w:t xml:space="preserve">potrošača nad </w:t>
      </w:r>
      <w:r w:rsidR="00B37DAF">
        <w:t xml:space="preserve"> </w:t>
      </w:r>
      <w:r w:rsidR="003B4CA7">
        <w:t>Branimirom Savić, Kloštar Vojakovački, Gornjani 65</w:t>
      </w:r>
      <w:r w:rsidR="00B37DAF">
        <w:t xml:space="preserve">, OIB; </w:t>
      </w:r>
      <w:r w:rsidR="003B4CA7">
        <w:t>34713998786</w:t>
      </w:r>
      <w:r w:rsidR="00CE3524">
        <w:t xml:space="preserve">, </w:t>
      </w:r>
      <w:r w:rsidR="00B37DAF">
        <w:t xml:space="preserve"> dana </w:t>
      </w:r>
      <w:r w:rsidR="00662ABD">
        <w:t>26</w:t>
      </w:r>
      <w:r w:rsidR="00CE3524">
        <w:t>. siječnja 2017. godine,</w:t>
      </w:r>
    </w:p>
    <w:p w:rsidRDefault="00CE3524" w:rsidP="00CE3524" w:rsidR="00CE3524">
      <w:pPr>
        <w:jc w:val="both"/>
      </w:pPr>
    </w:p>
    <w:p w:rsidRDefault="00CE3524" w:rsidP="00CE3524" w:rsidR="001E7EF7">
      <w:pPr>
        <w:jc w:val="center"/>
      </w:pPr>
      <w:r>
        <w:t>r i j e š i o   j e</w:t>
      </w:r>
    </w:p>
    <w:p w:rsidRDefault="00CE3524" w:rsidP="00CE3524" w:rsidR="00CE3524">
      <w:pPr>
        <w:jc w:val="center"/>
      </w:pPr>
    </w:p>
    <w:p w:rsidRDefault="00CE3524" w:rsidP="00CE3524" w:rsidR="00CE3524">
      <w:pPr>
        <w:jc w:val="both"/>
      </w:pPr>
      <w:r>
        <w:t>I.</w:t>
      </w:r>
      <w:r>
        <w:tab/>
        <w:t>Otvara se postupak stečaja potrošača nad imovinom potrošača</w:t>
      </w:r>
      <w:r w:rsidR="005D673F">
        <w:t xml:space="preserve"> Branimira Savić, Kloštar Vojakovački, Gornjani 65, OIB; 34713998786</w:t>
      </w:r>
      <w:r>
        <w:t xml:space="preserve"> </w:t>
      </w:r>
      <w:r w:rsidR="005D673F">
        <w:t xml:space="preserve"> </w:t>
      </w:r>
      <w:r w:rsidR="001B28A6">
        <w:t>.</w:t>
      </w:r>
    </w:p>
    <w:p w:rsidRDefault="001B28A6" w:rsidP="00CE3524" w:rsidR="001B28A6">
      <w:pPr>
        <w:jc w:val="both"/>
      </w:pPr>
    </w:p>
    <w:p w:rsidRDefault="001B28A6" w:rsidP="00CE3524" w:rsidR="001B28A6">
      <w:pPr>
        <w:jc w:val="both"/>
      </w:pPr>
      <w:r>
        <w:t>II.</w:t>
      </w:r>
      <w:r>
        <w:tab/>
        <w:t>Za povjerenika imenuje se Stjepan Rakarec, dipl.inž. poljoprivrede iz Črnkovca, Črnkovec 16, OIB; 64132194100.</w:t>
      </w:r>
    </w:p>
    <w:p w:rsidRDefault="001B28A6" w:rsidP="00CE3524" w:rsidR="001B28A6">
      <w:pPr>
        <w:jc w:val="both"/>
      </w:pPr>
    </w:p>
    <w:p w:rsidRDefault="001B28A6" w:rsidP="001B28A6" w:rsidR="001B28A6">
      <w:pPr>
        <w:jc w:val="both"/>
      </w:pPr>
      <w:r>
        <w:t>III.</w:t>
      </w:r>
      <w:r>
        <w:tab/>
        <w:t xml:space="preserve">Zaključuje se postupak stečaja potrošača nad imovinom potrošača </w:t>
      </w:r>
      <w:r w:rsidR="005D673F">
        <w:t>Branimira Savić, Kloštar Vojakovački, Gornjani 65, OIB; 34713998786.</w:t>
      </w:r>
    </w:p>
    <w:p w:rsidRDefault="001B28A6" w:rsidP="00CE3524" w:rsidR="001B28A6">
      <w:pPr>
        <w:jc w:val="both"/>
      </w:pPr>
    </w:p>
    <w:p w:rsidRDefault="00D33525" w:rsidP="00D33525" w:rsidR="00D33525">
      <w:pPr>
        <w:jc w:val="both"/>
      </w:pPr>
      <w:r>
        <w:t>IV.</w:t>
      </w:r>
      <w:r>
        <w:tab/>
        <w:t>Određuje se razdobl</w:t>
      </w:r>
      <w:r w:rsidR="005D673F">
        <w:t>je provjere ponašanja potrošača Branimira Savić, Kloštar Vojakovački, Gornjani 65, OIB; 34713998786</w:t>
      </w:r>
      <w:r>
        <w:t xml:space="preserve"> u trajanju od pet godina. Razdoblje provjere ponašanja počinje teći od dana pravomoćnosti ovoga rješenja.</w:t>
      </w:r>
    </w:p>
    <w:p w:rsidRDefault="00D33525" w:rsidP="00D33525" w:rsidR="00D33525">
      <w:pPr>
        <w:jc w:val="both"/>
      </w:pPr>
    </w:p>
    <w:p w:rsidRDefault="00D33525" w:rsidP="00D33525" w:rsidR="00D33525">
      <w:pPr>
        <w:jc w:val="center"/>
      </w:pPr>
      <w:r>
        <w:t>Obrazloženje</w:t>
      </w:r>
    </w:p>
    <w:p w:rsidRDefault="00D33525" w:rsidP="00D33525" w:rsidR="00D33525">
      <w:pPr>
        <w:jc w:val="center"/>
      </w:pPr>
    </w:p>
    <w:p w:rsidRDefault="00D33525" w:rsidP="00D33525" w:rsidR="00D33525">
      <w:pPr>
        <w:jc w:val="both"/>
      </w:pPr>
      <w:r>
        <w:tab/>
        <w:t xml:space="preserve">Potrošač </w:t>
      </w:r>
      <w:r w:rsidR="005D673F">
        <w:t>Branimir Savić, Kloštar Vojakovački, Gornjani 65, OIB; 34713998786</w:t>
      </w:r>
      <w:r>
        <w:t xml:space="preserve"> podnio je prijedlog za otvaranje postupka stečaja potrošača u skladu s odredbom čl. 44. Zakona o stečaju potrošača (Nar. novine br. 100/15, dalje ZSP-a). </w:t>
      </w:r>
    </w:p>
    <w:p w:rsidRDefault="00D33525" w:rsidP="00D33525" w:rsidR="00D33525">
      <w:pPr>
        <w:jc w:val="both"/>
      </w:pPr>
      <w:r>
        <w:tab/>
        <w:t xml:space="preserve">Ovaj sud održao je pripremno ročište dana 26. siječnja 2017. godine na kojem ročištu </w:t>
      </w:r>
      <w:r w:rsidR="00580B41">
        <w:t>nije prihvaćen plan ispunjenja obveza</w:t>
      </w:r>
      <w:r w:rsidR="00EF497A">
        <w:t>.</w:t>
      </w:r>
    </w:p>
    <w:p w:rsidRDefault="00580B41" w:rsidP="00D33525" w:rsidR="00580B41">
      <w:pPr>
        <w:jc w:val="both"/>
      </w:pPr>
      <w:r>
        <w:tab/>
        <w:t xml:space="preserve">Iz isprava koje je dostavio potrošač i to </w:t>
      </w:r>
      <w:r w:rsidR="002915CA">
        <w:t xml:space="preserve">potvrdu financijske agencije, Podružnica Bjelovar od 21.06.2016. godine i popis imovine i obveza (9, 12-15) i plana ispunjenja obveza (10-11) sud je utvrdio kako je potrošač nesposoban za plaćanje. </w:t>
      </w:r>
    </w:p>
    <w:p w:rsidRDefault="002915CA" w:rsidP="00D33525" w:rsidR="002915CA">
      <w:pPr>
        <w:jc w:val="both"/>
      </w:pPr>
      <w:r>
        <w:tab/>
        <w:t xml:space="preserve">Iz popisa imovine i obveza potrošača te plana ispunjenja obveza </w:t>
      </w:r>
      <w:r w:rsidR="0062313A">
        <w:t>proizlazi da imovina potrošača koja bi ušla u stečajnu masu nije dovoljna ni za namirenje troškova postupka odnosno ista je neznatne vrijednosti i to iz razloga što je visina obveza potrošača daleko veća od njegove imovine pa je odlučeno kao u izreci ovog rješenja, a sukladno odredbi čl. 58. st. 1. Zakona o stečaju potrošača.</w:t>
      </w:r>
    </w:p>
    <w:p w:rsidRDefault="006E269F" w:rsidP="00D33525" w:rsidR="006E269F">
      <w:pPr>
        <w:jc w:val="both"/>
      </w:pPr>
    </w:p>
    <w:p w:rsidRDefault="006E269F" w:rsidP="00D33525" w:rsidR="006E269F">
      <w:pPr>
        <w:jc w:val="both"/>
      </w:pPr>
    </w:p>
    <w:p w:rsidRDefault="006E269F" w:rsidP="006E269F" w:rsidR="006E269F">
      <w:pPr>
        <w:jc w:val="center"/>
      </w:pPr>
      <w:r>
        <w:lastRenderedPageBreak/>
        <w:t>-2-</w:t>
      </w:r>
    </w:p>
    <w:p w:rsidRDefault="006E269F" w:rsidP="006E269F" w:rsidR="006E269F">
      <w:pPr>
        <w:jc w:val="right"/>
      </w:pPr>
      <w:r>
        <w:t>Sp</w:t>
      </w:r>
      <w:r w:rsidR="00171F07">
        <w:t>-</w:t>
      </w:r>
      <w:r w:rsidR="00161339">
        <w:t>7/</w:t>
      </w:r>
      <w:r w:rsidR="00171F07">
        <w:t>2016-</w:t>
      </w:r>
      <w:r w:rsidR="00161339">
        <w:t>8</w:t>
      </w:r>
    </w:p>
    <w:p w:rsidRDefault="00171F07" w:rsidP="006E269F" w:rsidR="00171F07">
      <w:pPr>
        <w:jc w:val="right"/>
      </w:pPr>
    </w:p>
    <w:p w:rsidRDefault="0062313A" w:rsidP="00D33525" w:rsidR="0062313A">
      <w:pPr>
        <w:jc w:val="both"/>
      </w:pPr>
      <w:r>
        <w:tab/>
        <w:t>Sud je po službenoj dužnosti potrošaču odredio razdoblje provjere ponašanja u trajanju od 5 godina sukladno čl. 58. st. 1. ZSP-a koje razdoblje počinje teći od pravomoćnosti rješenja o zaključenju postupka stečaja potrošača (čl. 69. st. 3. ZSP-a).</w:t>
      </w:r>
    </w:p>
    <w:p w:rsidRDefault="0062313A" w:rsidP="00D33525" w:rsidR="008125D8">
      <w:pPr>
        <w:jc w:val="both"/>
      </w:pPr>
      <w:r>
        <w:tab/>
        <w:t xml:space="preserve">Za povjerenika je određen </w:t>
      </w:r>
      <w:r w:rsidR="00FC3878">
        <w:t xml:space="preserve">Stjepan Rakarec dipl.inž. poljoprivrede iz Črnkovca, Črnkovec 16, a koji je povjerenik </w:t>
      </w:r>
      <w:r w:rsidR="008125D8">
        <w:t>upisan</w:t>
      </w:r>
      <w:r w:rsidR="00FC3878">
        <w:t xml:space="preserve"> </w:t>
      </w:r>
      <w:r w:rsidR="008125D8">
        <w:t xml:space="preserve">na listu povjerenika za područje nadležnosti Općinskog suda u Bjelovaru </w:t>
      </w:r>
      <w:r w:rsidR="00FC3878">
        <w:t>rješenjem Ministarstva pravosuđa klasa; UP/I-423-07/16-06/26 ur.broj; 514-03-02-02</w:t>
      </w:r>
      <w:r w:rsidR="008125D8">
        <w:t>-01-16-03 od 17.10.2016. godine.</w:t>
      </w:r>
    </w:p>
    <w:p w:rsidRDefault="008125D8" w:rsidP="00D33525" w:rsidR="0062313A">
      <w:pPr>
        <w:jc w:val="both"/>
      </w:pPr>
      <w:r>
        <w:tab/>
        <w:t xml:space="preserve">Iz navedenog razloga riješeno je kao u izreci.  </w:t>
      </w:r>
    </w:p>
    <w:p w:rsidRDefault="00D33525" w:rsidP="00D33525" w:rsidR="00D33525">
      <w:pPr>
        <w:jc w:val="both"/>
      </w:pPr>
    </w:p>
    <w:p w:rsidRDefault="008B471D" w:rsidP="008125D8" w:rsidR="008B471D">
      <w:pPr>
        <w:jc w:val="center"/>
      </w:pPr>
      <w:r>
        <w:t xml:space="preserve">Križevci, </w:t>
      </w:r>
      <w:r w:rsidR="008125D8">
        <w:t>26. siječanj 2017.</w:t>
      </w:r>
    </w:p>
    <w:p w:rsidRDefault="008B471D" w:rsidP="008B471D" w:rsidR="008B471D">
      <w:pPr>
        <w:jc w:val="center"/>
      </w:pPr>
    </w:p>
    <w:p w:rsidRDefault="008B471D" w:rsidP="008142CD" w:rsidR="008B471D">
      <w:pPr>
        <w:jc w:val="right"/>
      </w:pPr>
      <w:r>
        <w:t>Sudac; Marijan Vrbančić</w:t>
      </w:r>
      <w:r w:rsidR="008142CD">
        <w:t xml:space="preserve"> </w:t>
      </w:r>
    </w:p>
    <w:p w:rsidRDefault="008125D8" w:rsidP="008142CD" w:rsidR="008125D8">
      <w:pPr>
        <w:jc w:val="right"/>
      </w:pPr>
    </w:p>
    <w:p w:rsidRDefault="008125D8" w:rsidP="008125D8" w:rsidR="008125D8">
      <w:pPr>
        <w:jc w:val="both"/>
      </w:pPr>
      <w:r>
        <w:t>Uputa o pravnom lijeku;</w:t>
      </w:r>
    </w:p>
    <w:p w:rsidRDefault="008125D8" w:rsidP="008125D8" w:rsidR="008125D8">
      <w:pPr>
        <w:jc w:val="both"/>
      </w:pPr>
      <w:r>
        <w:t>Protiv ovog rješenja može se izjaviti žalba, a žalba se izjavljuje u roku od 15 dana od dostave ovog rješenja o</w:t>
      </w:r>
      <w:r w:rsidR="00C350D4">
        <w:t>vome sudu u dva primjerka. Žalba ne odgađa provedbu rješenja.</w:t>
      </w:r>
    </w:p>
    <w:p w:rsidRDefault="006375B1" w:rsidP="008B471D" w:rsidR="008B471D">
      <w:pPr>
        <w:jc w:val="right"/>
      </w:pPr>
      <w:r>
        <w:t xml:space="preserve"> </w:t>
      </w:r>
    </w:p>
    <w:p w:rsidRDefault="00FB1C6A" w:rsidP="008B471D" w:rsidR="008B471D">
      <w:pPr>
        <w:jc w:val="both"/>
      </w:pPr>
      <w:r>
        <w:t xml:space="preserve"> </w:t>
      </w:r>
    </w:p>
    <w:p w:rsidRDefault="008B471D" w:rsidP="00B92CA1" w:rsidR="008B471D">
      <w:pPr>
        <w:ind w:firstLine="708"/>
        <w:jc w:val="both"/>
      </w:pPr>
      <w:r>
        <w:t>DNA:</w:t>
      </w:r>
    </w:p>
    <w:p w:rsidRDefault="00731DC1" w:rsidP="00C350D4" w:rsidR="00731DC1">
      <w:pPr>
        <w:jc w:val="both"/>
      </w:pPr>
      <w:r>
        <w:t xml:space="preserve"> </w:t>
      </w:r>
      <w:r w:rsidR="00C350D4">
        <w:t xml:space="preserve">1. </w:t>
      </w:r>
      <w:r w:rsidR="00100EA1">
        <w:t xml:space="preserve">mrežna stranica </w:t>
      </w:r>
      <w:r w:rsidR="00C350D4">
        <w:t>E-oglasn</w:t>
      </w:r>
      <w:r w:rsidR="00100EA1">
        <w:t>e</w:t>
      </w:r>
      <w:r w:rsidR="00C350D4">
        <w:t xml:space="preserve"> ploč</w:t>
      </w:r>
      <w:r w:rsidR="00100EA1">
        <w:t>e</w:t>
      </w:r>
    </w:p>
    <w:p w:rsidRDefault="00C350D4" w:rsidP="00C350D4" w:rsidR="00C350D4">
      <w:pPr>
        <w:jc w:val="both"/>
      </w:pPr>
      <w:r>
        <w:t xml:space="preserve">2. potrošač </w:t>
      </w:r>
      <w:r w:rsidR="00161339">
        <w:t>Branimir Savić</w:t>
      </w:r>
    </w:p>
    <w:p w:rsidRDefault="00C350D4" w:rsidP="00C350D4" w:rsidR="00C350D4">
      <w:pPr>
        <w:jc w:val="both"/>
      </w:pPr>
      <w:r>
        <w:t>3. povjerenik Stjepan Rakarec</w:t>
      </w:r>
    </w:p>
    <w:p w:rsidRDefault="00C350D4" w:rsidP="00C350D4" w:rsidR="00C350D4">
      <w:pPr>
        <w:jc w:val="both"/>
      </w:pPr>
      <w:r>
        <w:t>4. ODO u Bjelovaru</w:t>
      </w:r>
    </w:p>
    <w:p w:rsidRDefault="00C350D4" w:rsidP="00C350D4" w:rsidR="00C350D4">
      <w:pPr>
        <w:jc w:val="both"/>
      </w:pPr>
      <w:r>
        <w:t>5. Ministarstvo pravosuđa RH</w:t>
      </w:r>
    </w:p>
    <w:p w:rsidRDefault="006E269F" w:rsidP="00C350D4" w:rsidR="006E269F">
      <w:pPr>
        <w:jc w:val="both"/>
      </w:pPr>
      <w:r>
        <w:t>6. kal. 20 dana</w:t>
      </w:r>
    </w:p>
    <w:p w:rsidRDefault="006E269F" w:rsidP="00C350D4" w:rsidR="006E269F">
      <w:pPr>
        <w:jc w:val="both"/>
      </w:pPr>
    </w:p>
    <w:p w:rsidRDefault="006E269F" w:rsidP="00C350D4" w:rsidR="006E269F">
      <w:pPr>
        <w:jc w:val="both"/>
      </w:pPr>
      <w:r>
        <w:tab/>
        <w:t xml:space="preserve">K-ci, </w:t>
      </w:r>
      <w:r w:rsidR="00646281">
        <w:t>10.02</w:t>
      </w:r>
      <w:r>
        <w:t>.2017.</w:t>
      </w:r>
    </w:p>
    <w:p w:rsidRDefault="002C2948" w:rsidP="008B471D" w:rsidR="002C2948">
      <w:pPr>
        <w:jc w:val="both"/>
      </w:pPr>
    </w:p>
    <w:p w:rsidRDefault="00C350D4" w:rsidP="000C6B2A" w:rsidR="008B471D">
      <w:pPr>
        <w:jc w:val="both"/>
      </w:pPr>
      <w:r>
        <w:t xml:space="preserve"> </w:t>
      </w:r>
      <w:r w:rsidR="002C2948">
        <w:t xml:space="preserve"> </w:t>
      </w:r>
    </w:p>
    <w:sectPr w:rsidR="008B47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505F"/>
    <w:rsid w:val="000C3499"/>
    <w:rsid w:val="000C6B2A"/>
    <w:rsid w:val="000E420C"/>
    <w:rsid w:val="000F1162"/>
    <w:rsid w:val="000F61BD"/>
    <w:rsid w:val="00100EA1"/>
    <w:rsid w:val="001078F3"/>
    <w:rsid w:val="00161339"/>
    <w:rsid w:val="00162F7C"/>
    <w:rsid w:val="00171F07"/>
    <w:rsid w:val="00174EEB"/>
    <w:rsid w:val="001849A3"/>
    <w:rsid w:val="001B28A6"/>
    <w:rsid w:val="001E7EF7"/>
    <w:rsid w:val="0021391E"/>
    <w:rsid w:val="0022397D"/>
    <w:rsid w:val="002915CA"/>
    <w:rsid w:val="002962EF"/>
    <w:rsid w:val="002C2948"/>
    <w:rsid w:val="00353323"/>
    <w:rsid w:val="003A3477"/>
    <w:rsid w:val="003B4CA7"/>
    <w:rsid w:val="003E643E"/>
    <w:rsid w:val="00484E63"/>
    <w:rsid w:val="004F1BC6"/>
    <w:rsid w:val="005145CD"/>
    <w:rsid w:val="00535754"/>
    <w:rsid w:val="00572104"/>
    <w:rsid w:val="00577679"/>
    <w:rsid w:val="00580B41"/>
    <w:rsid w:val="005D673F"/>
    <w:rsid w:val="0060396C"/>
    <w:rsid w:val="006214CE"/>
    <w:rsid w:val="0062313A"/>
    <w:rsid w:val="006375B1"/>
    <w:rsid w:val="00641E1D"/>
    <w:rsid w:val="00645FD8"/>
    <w:rsid w:val="00646281"/>
    <w:rsid w:val="00662ABD"/>
    <w:rsid w:val="00696EFA"/>
    <w:rsid w:val="006D10C6"/>
    <w:rsid w:val="006D7CF7"/>
    <w:rsid w:val="006E269F"/>
    <w:rsid w:val="006E7FDB"/>
    <w:rsid w:val="00731DC1"/>
    <w:rsid w:val="00760CEA"/>
    <w:rsid w:val="00793281"/>
    <w:rsid w:val="007A0E96"/>
    <w:rsid w:val="007A4D35"/>
    <w:rsid w:val="008125D8"/>
    <w:rsid w:val="008142CD"/>
    <w:rsid w:val="00833498"/>
    <w:rsid w:val="008B471D"/>
    <w:rsid w:val="008B4F0D"/>
    <w:rsid w:val="008E6E5E"/>
    <w:rsid w:val="008F2FA3"/>
    <w:rsid w:val="00934D0D"/>
    <w:rsid w:val="00990747"/>
    <w:rsid w:val="009A25F6"/>
    <w:rsid w:val="009D3CAE"/>
    <w:rsid w:val="009E3C74"/>
    <w:rsid w:val="009E4F49"/>
    <w:rsid w:val="00A01DF0"/>
    <w:rsid w:val="00A35E59"/>
    <w:rsid w:val="00A449A8"/>
    <w:rsid w:val="00A45A35"/>
    <w:rsid w:val="00A568A8"/>
    <w:rsid w:val="00A96822"/>
    <w:rsid w:val="00AE6C58"/>
    <w:rsid w:val="00B37DAF"/>
    <w:rsid w:val="00B55971"/>
    <w:rsid w:val="00B62C26"/>
    <w:rsid w:val="00B92CA1"/>
    <w:rsid w:val="00B97185"/>
    <w:rsid w:val="00BA35A3"/>
    <w:rsid w:val="00BD3A62"/>
    <w:rsid w:val="00C350D4"/>
    <w:rsid w:val="00CE07C0"/>
    <w:rsid w:val="00CE3524"/>
    <w:rsid w:val="00CF1218"/>
    <w:rsid w:val="00CF3FE5"/>
    <w:rsid w:val="00D11DEF"/>
    <w:rsid w:val="00D17FFB"/>
    <w:rsid w:val="00D33525"/>
    <w:rsid w:val="00D43EB4"/>
    <w:rsid w:val="00D44E57"/>
    <w:rsid w:val="00DB6103"/>
    <w:rsid w:val="00DC33A9"/>
    <w:rsid w:val="00E1259D"/>
    <w:rsid w:val="00E62883"/>
    <w:rsid w:val="00E63D78"/>
    <w:rsid w:val="00E720DC"/>
    <w:rsid w:val="00E77F9D"/>
    <w:rsid w:val="00ED5B01"/>
    <w:rsid w:val="00EF497A"/>
    <w:rsid w:val="00F07C58"/>
    <w:rsid w:val="00F154AB"/>
    <w:rsid w:val="00F321B1"/>
    <w:rsid w:val="00F470D6"/>
    <w:rsid w:val="00F64B27"/>
    <w:rsid w:val="00FB1C6A"/>
    <w:rsid w:val="00FC3878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62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62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Sp-7/2016-8</izvorni_sadrzaj>
    <derivirana_varijabla naziv="DomainObject.Oznaka_1">Sp-7/2016-8</derivirana_varijabla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Branimir Savić</izvorni_sadrzaj>
    <derivirana_varijabla naziv="DomainObject.Predmet.StrankaFormated_1">  Branimir Savić</derivirana_varijabla>
  </DomainObject.Predmet.StrankaFormated>
  <DomainObject.Predmet.StrankaFormatedOIB>
    <izvorni_sadrzaj>  Branimir Savić, OIB 34713998786</izvorni_sadrzaj>
    <derivirana_varijabla naziv="DomainObject.Predmet.StrankaFormatedOIB_1">  Branimir Savić, OIB 34713998786</derivirana_varijabla>
  </DomainObject.Predmet.StrankaFormatedOIB>
  <DomainObject.Predmet.StrankaFormatedWithAdress>
    <izvorni_sadrzaj> Branimir Savić, Gornjani 65, 48260 Kloštar Vojakovački</izvorni_sadrzaj>
    <derivirana_varijabla naziv="DomainObject.Predmet.StrankaFormatedWithAdress_1"> Branimir Savić, Gornjani 65, 48260 Kloštar Vojakovački</derivirana_varijabla>
  </DomainObject.Predmet.StrankaFormatedWithAdress>
  <DomainObject.Predmet.StrankaFormatedWithAdressOIB>
    <izvorni_sadrzaj> Branimir Savić, OIB 34713998786, Gornjani 65, 48260 Kloštar Vojakovački</izvorni_sadrzaj>
    <derivirana_varijabla naziv="DomainObject.Predmet.StrankaFormatedWithAdressOIB_1"> Branimir Savić, OIB 34713998786, Gornjani 65, 48260 Kloštar Vojakovački</derivirana_varijabla>
  </DomainObject.Predmet.StrankaFormatedWithAdressOIB>
  <DomainObject.Predmet.StrankaWithAdress>
    <izvorni_sadrzaj>Branimir Savić Gornjani 65,48260 Kloštar Vojakovački</izvorni_sadrzaj>
    <derivirana_varijabla naziv="DomainObject.Predmet.StrankaWithAdress_1">Branimir Savić Gornjani 65,48260 Kloštar Vojakovački</derivirana_varijabla>
  </DomainObject.Predmet.StrankaWithAdress>
  <DomainObject.Predmet.StrankaWithAdressOIB>
    <izvorni_sadrzaj>Branimir Savić, OIB 34713998786, Gornjani 65,48260 Kloštar Vojakovački</izvorni_sadrzaj>
    <derivirana_varijabla naziv="DomainObject.Predmet.StrankaWithAdressOIB_1">Branimir Savić, OIB 34713998786, Gornjani 65,48260 Kloštar Vojakovački</derivirana_varijabla>
  </DomainObject.Predmet.StrankaWithAdressOIB>
  <DomainObject.Predmet.StrankaNazivFormated>
    <izvorni_sadrzaj>Branimir Savić</izvorni_sadrzaj>
    <derivirana_varijabla naziv="DomainObject.Predmet.StrankaNazivFormated_1">Branimir Savić</derivirana_varijabla>
  </DomainObject.Predmet.StrankaNazivFormated>
  <DomainObject.Predmet.StrankaNazivFormatedOIB>
    <izvorni_sadrzaj>Branimir Savić, OIB 34713998786</izvorni_sadrzaj>
    <derivirana_varijabla naziv="DomainObject.Predmet.StrankaNazivFormatedOIB_1">Branimir Savić, OIB 34713998786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279809.44</izvorni_sadrzaj>
    <derivirana_varijabla naziv="DomainObject.Predmet.TrenutnaVrijednost_1">279809.44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Branimir Savić</item>
    </izvorni_sadrzaj>
    <derivirana_varijabla naziv="DomainObject.Predmet.StrankaListFormated_1">
      <item>Branimir Savić</item>
    </derivirana_varijabla>
  </DomainObject.Predmet.StrankaListFormated>
  <DomainObject.Predmet.StrankaListFormatedOIB>
    <izvorni_sadrzaj>
      <item>Branimir Savić, OIB 34713998786</item>
    </izvorni_sadrzaj>
    <derivirana_varijabla naziv="DomainObject.Predmet.StrankaListFormatedOIB_1">
      <item>Branimir Savić, OIB 34713998786</item>
    </derivirana_varijabla>
  </DomainObject.Predmet.StrankaListFormatedOIB>
  <DomainObject.Predmet.StrankaListFormatedWithAdress>
    <izvorni_sadrzaj>
      <item>Branimir Savić, Gornjani 65, 48260 Kloštar Vojakovački</item>
    </izvorni_sadrzaj>
    <derivirana_varijabla naziv="DomainObject.Predmet.StrankaListFormatedWithAdress_1">
      <item>Branimir Savić, Gornjani 65, 48260 Kloštar Vojakovački</item>
    </derivirana_varijabla>
  </DomainObject.Predmet.StrankaListFormatedWithAdress>
  <DomainObject.Predmet.StrankaListFormatedWithAdressOIB>
    <izvorni_sadrzaj>
      <item>Branimir Savić, OIB 34713998786, Gornjani 65, 48260 Kloštar Vojakovački</item>
    </izvorni_sadrzaj>
    <derivirana_varijabla naziv="DomainObject.Predmet.StrankaListFormatedWithAdressOIB_1">
      <item>Branimir Savić, OIB 34713998786, Gornjani 65, 48260 Kloštar Vojakovački</item>
    </derivirana_varijabla>
  </DomainObject.Predmet.StrankaListFormatedWithAdressOIB>
  <DomainObject.Predmet.StrankaListNazivFormated>
    <izvorni_sadrzaj>
      <item>Branimir Savić</item>
    </izvorni_sadrzaj>
    <derivirana_varijabla naziv="DomainObject.Predmet.StrankaListNazivFormated_1">
      <item>Branimir Savić</item>
    </derivirana_varijabla>
  </DomainObject.Predmet.StrankaListNazivFormated>
  <DomainObject.Predmet.StrankaListNazivFormatedOIB>
    <izvorni_sadrzaj>
      <item>Branimir Savić, OIB 34713998786</item>
    </izvorni_sadrzaj>
    <derivirana_varijabla naziv="DomainObject.Predmet.StrankaListNazivFormatedOIB_1">
      <item>Branimir Savić, OIB 34713998786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</item>
      <item>ERSTE &amp; STEIERMARKISCHE BANK d.d.</item>
      <item>FINANCIJSKA AGENCIJA (FINA)</item>
    </izvorni_sadrzaj>
    <derivirana_varijabla naziv="DomainObject.Predmet.OstaliListFormated_1">
      <item>ERSTE CARD CLUB</item>
      <item>ERSTE &amp; STEIERMARKISCHE BANK d.d.</item>
      <item>FINANCIJSKA AGENCIJA (FINA)</item>
    </derivirana_varijabla>
  </DomainObject.Predmet.OstaliListFormated>
  <DomainObject.Predmet.OstaliListFormatedOIB>
    <izvorni_sadrzaj>
      <item>ERSTE CARD CLUB, OIB 85941596441</item>
      <item>ERSTE &amp; STEIERMARKISCHE BANK d.d., OIB 23057039320</item>
      <item>FINANCIJSKA AGENCIJA (FINA), OIB 85821130368</item>
    </izvorni_sadrzaj>
    <derivirana_varijabla naziv="DomainObject.Predmet.OstaliListFormatedOIB_1">
      <item>ERSTE CARD CLUB, OIB 85941596441</item>
      <item>ERSTE &amp; STEIERMARKISCHE BANK d.d., OIB 23057039320</item>
      <item>FINANCIJSKA AGENCIJA (FINA), OIB 85821130368</item>
    </derivirana_varijabla>
  </DomainObject.Predmet.OstaliListFormatedOIB>
  <DomainObject.Predmet.OstaliListFormatedWithAdress>
    <izvorni_sadrzaj>
      <item>ERSTE CARD CLUB, Praška 5, 10000 Zagreb</item>
      <item>ERSTE &amp; STEIERMARKISCHE BANK d.d., Jadranski trg 3a, 10000 Zagreb</item>
      <item>FINANCIJSKA AGENCIJA (FINA), Ulica grada Vukovara 70, 10000 Zagreb</item>
    </izvorni_sadrzaj>
    <derivirana_varijabla naziv="DomainObject.Predmet.OstaliListFormatedWithAdress_1">
      <item>ERSTE CARD CLUB, Praška 5, 10000 Zagreb</item>
      <item>ERSTE &amp; STEIERMARKISCHE BANK d.d., Jadranski trg 3a, 10000 Zagreb</item>
      <item>FINANCIJSKA AGENCIJA (FINA), Ulica grada Vukovara 70, 10000 Zagreb</item>
    </derivirana_varijabla>
  </DomainObject.Predmet.OstaliListFormatedWithAdress>
  <DomainObject.Predmet.OstaliListFormatedWithAdressOIB>
    <izvorni_sadrzaj>
      <item>ERSTE CARD CLUB, OIB 85941596441, Praška 5, 10000 Zagreb</item>
      <item>ERSTE &amp; STEIERMARKISCHE BANK d.d., OIB 23057039320, Jadranski trg 3a, 10000 Zagreb</item>
      <item>FINANCIJSKA AGENCIJA (FINA), OIB 85821130368, Ulica grada Vukovara 70, 10000 Zagreb</item>
    </izvorni_sadrzaj>
    <derivirana_varijabla naziv="DomainObject.Predmet.OstaliListFormatedWithAdressOIB_1">
      <item>ERSTE CARD CLUB, OIB 85941596441, Praška 5, 10000 Zagreb</item>
      <item>ERSTE &amp; STEIERMARKISCHE BANK d.d., OIB 23057039320, Jadranski trg 3a, 10000 Zagreb</item>
      <item>FINANCIJSKA AGENCIJA (FINA), OIB 85821130368, Ulica grada Vukovara 70, 10000 Zagreb</item>
    </derivirana_varijabla>
  </DomainObject.Predmet.OstaliListFormatedWithAdressOIB>
  <DomainObject.Predmet.OstaliListNazivFormated>
    <izvorni_sadrzaj>
      <item>ERSTE CARD CLUB</item>
      <item>ERSTE &amp; STEIERMARKISCHE BANK d.d.</item>
      <item>FINANCIJSKA AGENCIJA (FINA)</item>
    </izvorni_sadrzaj>
    <derivirana_varijabla naziv="DomainObject.Predmet.OstaliListNazivFormated_1">
      <item>ERSTE CARD CLUB</item>
      <item>ERSTE &amp; STEIERMARKISCHE BANK d.d.</item>
      <item>FINANCIJSKA AGENCIJA (FINA)</item>
    </derivirana_varijabla>
  </DomainObject.Predmet.OstaliListNazivFormated>
  <DomainObject.Predmet.OstaliListNazivFormatedOIB>
    <izvorni_sadrzaj>
      <item>ERSTE CARD CLUB, OIB 85941596441</item>
      <item>ERSTE &amp; STEIERMARKISCHE BANK d.d., OIB 23057039320</item>
      <item>FINANCIJSKA AGENCIJA (FINA), OIB 85821130368</item>
    </izvorni_sadrzaj>
    <derivirana_varijabla naziv="DomainObject.Predmet.OstaliListNazivFormatedOIB_1">
      <item>ERSTE CARD CLUB, OIB 85941596441</item>
      <item>ERSTE &amp; STEIERMARKISCHE BANK d.d., OIB 23057039320</item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Sp-7/2016-8</izvorni_sadrzaj>
    <derivirana_varijabla naziv="DomainObject.PoslovniBrojDokumenta_1">Sp-7/2016-8</derivirana_varijabla>
  </DomainObject.PoslovniBrojDokumenta>
  <DomainObject.Predmet.StrankaIDrugi>
    <izvorni_sadrzaj>Branimir Savić</izvorni_sadrzaj>
    <derivirana_varijabla naziv="DomainObject.Predmet.StrankaIDrugi_1">Branimir Savić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Branimir Savić, OIB 34713998786, Gornjani 65, 48260 Kloštar Vojakovački</izvorni_sadrzaj>
    <derivirana_varijabla naziv="DomainObject.Predmet.StrankaIDrugiAdressOIB_1">Branimir Savić, OIB 34713998786, Gornjani 65, 48260 Kloštar Vojakovački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Savić</item>
      <item>ERSTE CARD CLUB</item>
      <item>ERSTE &amp; STEIERMARKISCHE BANK d.d.</item>
      <item>FINANCIJSKA AGENCIJA (FINA)</item>
    </izvorni_sadrzaj>
    <derivirana_varijabla naziv="DomainObject.Predmet.SudioniciListNaziv_1">
      <item>Branimir Savić</item>
      <item>ERSTE CARD CLUB</item>
      <item>ERSTE &amp; STEIERMARKISCHE BANK d.d.</item>
      <item>FINANCIJSKA AGENCIJA (FINA)</item>
    </derivirana_varijabla>
  </DomainObject.Predmet.SudioniciListNaziv>
  <DomainObject.Predmet.SudioniciListAdressOIB>
    <izvorni_sadrzaj>
      <item>Branimir Savić, OIB 34713998786, Gornjani 65,48260 Kloštar Vojakovački</item>
      <item>ERSTE CARD CLUB, OIB 85941596441, Praška 5,10000 Zagreb</item>
      <item>ERSTE &amp; STEIERMARKISCHE BANK d.d., OIB 23057039320, Jadranski trg 3a,10000 Zagreb</item>
      <item>FINANCIJSKA AGENCIJA (FINA), OIB 85821130368, Ulica grada Vukovara 70,10000 Zagreb</item>
    </izvorni_sadrzaj>
    <derivirana_varijabla naziv="DomainObject.Predmet.SudioniciListAdressOIB_1">
      <item>Branimir Savić, OIB 34713998786, Gornjani 65,48260 Kloštar Vojakovački</item>
      <item>ERSTE CARD CLUB, OIB 85941596441, Praška 5,10000 Zagreb</item>
      <item>ERSTE &amp; STEIERMARKISCHE BANK d.d., OIB 23057039320, Jadranski trg 3a,10000 Zagreb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34713998786</item>
      <item>, OIB 85941596441</item>
      <item>, OIB 23057039320</item>
      <item>, OIB 85821130368</item>
    </izvorni_sadrzaj>
    <derivirana_varijabla naziv="DomainObject.Predmet.SudioniciListNazivOIB_1">
      <item>, OIB 34713998786</item>
      <item>, OIB 85941596441</item>
      <item>, OIB 23057039320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2624</properties:Characters>
  <properties:Lines>82</properties:Lines>
  <properties:Paragraphs>36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2017-01-30T10:10:00Z</dcterms:created>
  <dc:creator>dbarenic</dc:creator>
  <cp:lastModifiedBy>Dragica Barenić</cp:lastModifiedBy>
  <cp:lastPrinted>2017-01-30T09:21:00Z</cp:lastPrinted>
  <dcterms:modified xmlns:xsi="http://www.w3.org/2001/XMLSchema-instance" xsi:type="dcterms:W3CDTF">2017-02-10T12:03:00Z</dcterms:modified>
  <cp:revision>7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Sp-7/2016-8 / Odluka - Rješenje o otvaranju i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