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76b8" w14:paraId="7df76b8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F51C11">
        <w:t>860</w:t>
      </w:r>
      <w:r w:rsidR="00B075CD">
        <w:t>/16-</w:t>
      </w:r>
      <w:r w:rsidR="00F51C11">
        <w:t>13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F51C11">
        <w:rPr>
          <w:b/>
        </w:rPr>
        <w:t>BONOVENTURE d.o.o., Višnjevac, Vatroslava Lisinskog 7, MBS: 030120421, OIB: 89898539905</w:t>
      </w:r>
      <w:r>
        <w:t xml:space="preserve">, dana </w:t>
      </w:r>
      <w:r w:rsidR="00F51C11">
        <w:t>30</w:t>
      </w:r>
      <w:r w:rsidR="007939C4">
        <w:t>. studenog</w:t>
      </w:r>
      <w:r w:rsidR="00D94D49">
        <w:t xml:space="preserve"> 2016. g.,</w:t>
      </w:r>
      <w:r>
        <w:t xml:space="preserve">           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F51C11">
        <w:t>13. prosinac 2016. g.</w:t>
      </w:r>
      <w:r w:rsidR="00B973FA">
        <w:t xml:space="preserve"> u </w:t>
      </w:r>
      <w:r w:rsidR="007939C4">
        <w:t>10,</w:t>
      </w:r>
      <w:r w:rsidR="00F51C11">
        <w:t>45</w:t>
      </w:r>
      <w:r w:rsidR="007939C4">
        <w:t xml:space="preserve"> sati a slijedeće se zakazuje za dan </w:t>
      </w:r>
      <w:r w:rsidR="00F51C11">
        <w:t>10</w:t>
      </w:r>
      <w:r w:rsidR="007939C4">
        <w:t xml:space="preserve">. </w:t>
      </w:r>
      <w:r w:rsidR="00F51C11">
        <w:t>siječanj</w:t>
      </w:r>
      <w:r w:rsidR="007939C4">
        <w:t xml:space="preserve"> 2017. g. u 1</w:t>
      </w:r>
      <w:r w:rsidR="00F51C11">
        <w:t>1</w:t>
      </w:r>
      <w:r w:rsidR="007939C4">
        <w:t>,</w:t>
      </w:r>
      <w:r w:rsidR="00B075CD">
        <w:t>00</w:t>
      </w:r>
      <w:r w:rsidR="007939C4">
        <w:t xml:space="preserve"> sati.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E77B23">
      <w:pPr>
        <w:jc w:val="center"/>
        <w:rPr>
          <w:b/>
        </w:rPr>
      </w:pPr>
      <w:r w:rsidRPr="00B125BF">
        <w:rPr>
          <w:b/>
        </w:rPr>
        <w:t xml:space="preserve">U Osijeku </w:t>
      </w:r>
      <w:r w:rsidR="00F51C11">
        <w:rPr>
          <w:b/>
        </w:rPr>
        <w:t>30</w:t>
      </w:r>
      <w:r w:rsidR="007939C4">
        <w:rPr>
          <w:b/>
        </w:rPr>
        <w:t>. studenog</w:t>
      </w:r>
      <w:r w:rsidR="00D94D49">
        <w:rPr>
          <w:b/>
        </w:rPr>
        <w:t xml:space="preserve"> 2016.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B075CD" w:rsidP="00B075CD" w:rsidR="00F51C11">
      <w:pPr>
        <w:pStyle w:val="Tijeloteksta"/>
        <w:numPr>
          <w:ilvl w:val="0"/>
          <w:numId w:val="21"/>
        </w:numPr>
        <w:spacing w:after="0"/>
      </w:pPr>
      <w:proofErr w:type="spellStart"/>
      <w:r>
        <w:t>priv</w:t>
      </w:r>
      <w:proofErr w:type="spellEnd"/>
      <w:r>
        <w:t xml:space="preserve">. st. upravitelj  </w:t>
      </w:r>
      <w:r w:rsidR="00F51C11">
        <w:t>Perica Mitrović</w:t>
      </w:r>
    </w:p>
    <w:p w:rsidRDefault="00F51C11" w:rsidP="00B075CD" w:rsidR="00F51C11">
      <w:pPr>
        <w:pStyle w:val="Tijeloteksta"/>
        <w:numPr>
          <w:ilvl w:val="0"/>
          <w:numId w:val="21"/>
        </w:numPr>
        <w:spacing w:after="0"/>
      </w:pPr>
      <w:proofErr w:type="spellStart"/>
      <w:r>
        <w:t>priv</w:t>
      </w:r>
      <w:proofErr w:type="spellEnd"/>
      <w:r>
        <w:t>. st. uprav. Duško Zec</w:t>
      </w:r>
    </w:p>
    <w:p w:rsidRDefault="00B075CD" w:rsidP="00B075CD" w:rsidR="00B075CD">
      <w:pPr>
        <w:pStyle w:val="Tijeloteksta"/>
        <w:numPr>
          <w:ilvl w:val="0"/>
          <w:numId w:val="21"/>
        </w:numPr>
        <w:spacing w:after="0"/>
      </w:pPr>
      <w:r>
        <w:t>dužnik</w:t>
      </w:r>
    </w:p>
    <w:p w:rsidRDefault="00B075CD" w:rsidP="00B075CD" w:rsidR="00B075CD">
      <w:pPr>
        <w:pStyle w:val="Tijeloteksta"/>
        <w:numPr>
          <w:ilvl w:val="0"/>
          <w:numId w:val="21"/>
        </w:numPr>
        <w:spacing w:after="0"/>
      </w:pPr>
      <w:r>
        <w:t>ŽDO Osijek</w:t>
      </w:r>
    </w:p>
    <w:p w:rsidRDefault="00B075CD" w:rsidP="00B075CD" w:rsidR="00B075CD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</w:t>
      </w:r>
    </w:p>
    <w:p w:rsidRDefault="00B075CD" w:rsidP="00B075CD" w:rsidR="00B075CD">
      <w:pPr>
        <w:pStyle w:val="Tijeloteksta"/>
        <w:numPr>
          <w:ilvl w:val="0"/>
          <w:numId w:val="21"/>
        </w:numPr>
        <w:spacing w:after="0"/>
      </w:pPr>
      <w:r>
        <w:t>R-</w:t>
      </w:r>
      <w:r w:rsidR="00F51C11">
        <w:t>10.1.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EF33B5"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A59D8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59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5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9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59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5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9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BONOVENTURE d.o.o. za trgovinu</izvorni_sadrzaj>
    <derivirana_varijabla naziv="DomainObject.Predmet.ProtustrankaFormated_1">  BONOVENTURE d.o.o. za trgovinu</derivirana_varijabla>
  </DomainObject.Predmet.ProtustrankaFormated>
  <DomainObject.Predmet.ProtustrankaFormatedOIB>
    <izvorni_sadrzaj>  BONOVENTURE d.o.o. za trgovinu, OIB 89898539905</izvorni_sadrzaj>
    <derivirana_varijabla naziv="DomainObject.Predmet.ProtustrankaFormatedOIB_1">  BONOVENTURE d.o.o. za trgovinu, OIB 89898539905</derivirana_varijabla>
  </DomainObject.Predmet.ProtustrankaFormatedOIB>
  <DomainObject.Predmet.ProtustrankaFormatedWithAdress>
    <izvorni_sadrzaj> BONOVENTURE d.o.o. za trgovinu, Vatroslava Lisinskog 7, 31220 Višnjevac</izvorni_sadrzaj>
    <derivirana_varijabla naziv="DomainObject.Predmet.ProtustrankaFormatedWithAdress_1"> BONOVENTURE d.o.o. za trgovinu, Vatroslava Lisinskog 7, 31220 Višnjevac</derivirana_varijabla>
  </DomainObject.Predmet.ProtustrankaFormatedWithAdress>
  <DomainObject.Predmet.ProtustrankaFormatedWithAdressOIB>
    <izvorni_sadrzaj> BONOVENTURE d.o.o. za trgovinu, OIB 89898539905, Vatroslava Lisinskog 7, 31220 Višnjevac</izvorni_sadrzaj>
    <derivirana_varijabla naziv="DomainObject.Predmet.ProtustrankaFormatedWithAdressOIB_1"> BONOVENTURE d.o.o. za trgovinu, OIB 89898539905, Vatroslava Lisinskog 7, 31220 Višnjevac</derivirana_varijabla>
  </DomainObject.Predmet.ProtustrankaFormatedWithAdressOIB>
  <DomainObject.Predmet.ProtustrankaWithAdress>
    <izvorni_sadrzaj>BONOVENTURE d.o.o. za trgovinu Vatroslava Lisinskog 7, 31220 Višnjevac</izvorni_sadrzaj>
    <derivirana_varijabla naziv="DomainObject.Predmet.ProtustrankaWithAdress_1">BONOVENTURE d.o.o. za trgovinu Vatroslava Lisinskog 7, 31220 Višnjevac</derivirana_varijabla>
  </DomainObject.Predmet.ProtustrankaWithAdress>
  <DomainObject.Predmet.ProtustrankaWithAdressOIB>
    <izvorni_sadrzaj>BONOVENTURE d.o.o. za trgovinu, OIB 89898539905, Vatroslava Lisinskog 7, 31220 Višnjevac</izvorni_sadrzaj>
    <derivirana_varijabla naziv="DomainObject.Predmet.ProtustrankaWithAdressOIB_1">BONOVENTURE d.o.o. za trgovinu, OIB 89898539905, Vatroslava Lisinskog 7, 31220 Višnjevac</derivirana_varijabla>
  </DomainObject.Predmet.ProtustrankaWithAdressOIB>
  <DomainObject.Predmet.ProtustrankaNazivFormated>
    <izvorni_sadrzaj>BONOVENTURE d.o.o. za trgovinu</izvorni_sadrzaj>
    <derivirana_varijabla naziv="DomainObject.Predmet.ProtustrankaNazivFormated_1">BONOVENTURE d.o.o. za trgovinu</derivirana_varijabla>
  </DomainObject.Predmet.ProtustrankaNazivFormated>
  <DomainObject.Predmet.ProtustrankaNazivFormatedOIB>
    <izvorni_sadrzaj>BONOVENTURE d.o.o. za trgovinu, OIB 89898539905</izvorni_sadrzaj>
    <derivirana_varijabla naziv="DomainObject.Predmet.ProtustrankaNazivFormatedOIB_1">BONOVENTURE d.o.o. za trgovinu, OIB 89898539905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BONOVENTURE d.o.o. za trgovinu</item>
    </izvorni_sadrzaj>
    <derivirana_varijabla naziv="DomainObject.Predmet.ProtuStrankaListFormated_1">
      <item>BONOVENTURE d.o.o. za trgovinu</item>
    </derivirana_varijabla>
  </DomainObject.Predmet.ProtuStrankaListFormated>
  <DomainObject.Predmet.ProtuStrankaListFormatedOIB>
    <izvorni_sadrzaj>
      <item>BONOVENTURE d.o.o. za trgovinu, OIB 89898539905</item>
    </izvorni_sadrzaj>
    <derivirana_varijabla naziv="DomainObject.Predmet.ProtuStrankaListFormatedOIB_1">
      <item>BONOVENTURE d.o.o. za trgovinu, OIB 89898539905</item>
    </derivirana_varijabla>
  </DomainObject.Predmet.ProtuStrankaListFormatedOIB>
  <DomainObject.Predmet.ProtuStrankaListFormatedWithAdress>
    <izvorni_sadrzaj>
      <item>BONOVENTURE d.o.o. za trgovinu, Vatroslava Lisinskog 7, 31220 Višnjevac</item>
    </izvorni_sadrzaj>
    <derivirana_varijabla naziv="DomainObject.Predmet.ProtuStrankaListFormatedWithAdress_1">
      <item>BONOVENTURE d.o.o. za trgovinu, Vatroslava Lisinskog 7, 31220 Višnjevac</item>
    </derivirana_varijabla>
  </DomainObject.Predmet.ProtuStrankaListFormatedWithAdress>
  <DomainObject.Predmet.ProtuStrankaListFormatedWithAdressOIB>
    <izvorni_sadrzaj>
      <item>BONOVENTURE d.o.o. za trgovinu, OIB 89898539905, Vatroslava Lisinskog 7, 31220 Višnjevac</item>
    </izvorni_sadrzaj>
    <derivirana_varijabla naziv="DomainObject.Predmet.ProtuStrankaListFormatedWithAdressOIB_1">
      <item>BONOVENTURE d.o.o. za trgovinu, OIB 89898539905, Vatroslava Lisinskog 7, 31220 Višnjevac</item>
    </derivirana_varijabla>
  </DomainObject.Predmet.ProtuStrankaListFormatedWithAdressOIB>
  <DomainObject.Predmet.ProtuStrankaListNazivFormated>
    <izvorni_sadrzaj>
      <item>BONOVENTURE d.o.o. za trgovinu</item>
    </izvorni_sadrzaj>
    <derivirana_varijabla naziv="DomainObject.Predmet.ProtuStrankaListNazivFormated_1">
      <item>BONOVENTURE d.o.o. za trgovinu</item>
    </derivirana_varijabla>
  </DomainObject.Predmet.ProtuStrankaListNazivFormated>
  <DomainObject.Predmet.ProtuStrankaListNazivFormatedOIB>
    <izvorni_sadrzaj>
      <item>BONOVENTURE d.o.o. za trgovinu, OIB 89898539905</item>
    </izvorni_sadrzaj>
    <derivirana_varijabla naziv="DomainObject.Predmet.ProtuStrankaListNazivFormatedOIB_1">
      <item>BONOVENTURE d.o.o. za trgovinu, OIB 89898539905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BONOVENTURE d.o.o. za trgovinu</izvorni_sadrzaj>
    <derivirana_varijabla naziv="DomainObject.Predmet.ProtustrankaIDrugi_1">BONOVENTURE d.o.o. za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BONOVENTURE d.o.o. za trgovinu, OIB 89898539905, Vatroslava Lisinskog 7, 31220 Višnjevac</izvorni_sadrzaj>
    <derivirana_varijabla naziv="DomainObject.Predmet.ProtustrankaIDrugiAdressOIB_1">BONOVENTURE d.o.o. za trgovinu, OIB 89898539905, Vatroslava Lisinskog 7,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BONOVENTURE d.o.o. za trgovinu</item>
      <item>RH MINISTARSTVO FINANCIJA</item>
      <item>ŽDO U OSIJEKU</item>
    </izvorni_sadrzaj>
    <derivirana_varijabla naziv="DomainObject.Predmet.SudioniciListNaziv_1">
      <item>BONOVENTURE d.o.o. za trgovinu</item>
      <item>RH MINISTARSTVO FINANCIJA</item>
      <item>ŽDO U OSIJEKU</item>
    </derivirana_varijabla>
  </DomainObject.Predmet.SudioniciListNaziv>
  <DomainObject.Predmet.SudioniciListAdressOIB>
    <izvorni_sadrzaj>
      <item>BONOVENTURE d.o.o. za trgovinu, OIB 89898539905, Vatroslava Lisinskog 7,31220 Višnjevac</item>
      <item>RH MINISTARSTVO FINANCIJA, OIB 52634238587</item>
      <item>ŽDO U OSIJEKU</item>
    </izvorni_sadrzaj>
    <derivirana_varijabla naziv="DomainObject.Predmet.SudioniciListAdressOIB_1">
      <item>BONOVENTURE d.o.o. za trgovinu, OIB 89898539905, Vatroslava Lisinskog 7,31220 Višnjevac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89898539905</item>
      <item>, OIB 52634238587</item>
      <item>, OIB null</item>
    </izvorni_sadrzaj>
    <derivirana_varijabla naziv="DomainObject.Predmet.SudioniciListNazivOIB_1">
      <item>, OIB 89898539905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4F589-30CD-41AD-95FC-64B1B9FED3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142</properties:Words>
  <properties:Characters>654</properties:Characters>
  <properties:Lines>56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2016-11-30T11:08:00Z</cp:lastPrinted>
  <dcterms:modified xmlns:xsi="http://www.w3.org/2001/XMLSchema-instance" xsi:type="dcterms:W3CDTF">2016-11-30T11:09:00Z</dcterms:modified>
  <cp:revision>6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