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acb2" w14:paraId="bddacb2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06B81">
        <w:t xml:space="preserve"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SKUNA d.o.o., OIB: 27717116738, sa sjedištem u Slavenska 10, 42000 Varaždin, dana 20. travnja 2016. godine, </w:t>
      </w: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006B81">
        <w:t>SKUNA d.o.o., OIB: 27717116738, sa sjedištem u Slavenska 10, 42000 Varaždin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006B81">
        <w:rPr>
          <w:szCs w:val="24"/>
        </w:rPr>
        <w:t>20</w:t>
      </w:r>
      <w:r w:rsidR="00964C7D" w:rsidRPr="00964C7D">
        <w:rPr>
          <w:szCs w:val="24"/>
        </w:rPr>
        <w:t xml:space="preserve">. </w:t>
      </w:r>
      <w:r w:rsidR="00006B81">
        <w:rPr>
          <w:szCs w:val="24"/>
        </w:rPr>
        <w:t>travnja</w:t>
      </w:r>
      <w:r w:rsidR="00964C7D" w:rsidRPr="00964C7D">
        <w:rPr>
          <w:szCs w:val="24"/>
        </w:rPr>
        <w:t xml:space="preserve"> 201</w:t>
      </w:r>
      <w:r w:rsidR="00006B81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006B81">
        <w:t>SKUNA d.o.o., OIB: 27717116738, sa sjedištem u Slavenska 10, 42000 Varaždin, s danom 20. travnja 2016. u 15,00 sati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006B81">
        <w:t>Siniša Rajnović</w:t>
      </w:r>
      <w:r w:rsidR="00733B53">
        <w:t xml:space="preserve">, </w:t>
      </w:r>
      <w:r w:rsidR="00006B81">
        <w:t xml:space="preserve">Sv. Trojstva 87, Milanovac, Virovitica, OIB: 86217384445.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006B81">
        <w:t>SKUNA d.o.o., OIB: 27717116738, sa sjedištem u Slavenska 10, 42000 Varaždin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006B81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33B53">
        <w:rPr>
          <w:szCs w:val="24"/>
        </w:rPr>
        <w:t>21</w:t>
      </w:r>
      <w:r w:rsidR="00964C7D" w:rsidRPr="00964C7D">
        <w:rPr>
          <w:szCs w:val="24"/>
        </w:rPr>
        <w:t xml:space="preserve">. </w:t>
      </w:r>
      <w:r w:rsidR="00006B81">
        <w:rPr>
          <w:szCs w:val="24"/>
        </w:rPr>
        <w:t>siječnja</w:t>
      </w:r>
      <w:r w:rsidR="00B8373D">
        <w:rPr>
          <w:szCs w:val="24"/>
        </w:rPr>
        <w:t xml:space="preserve"> 201</w:t>
      </w:r>
      <w:r w:rsidR="00006B81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006B81">
        <w:rPr>
          <w:szCs w:val="24"/>
        </w:rPr>
        <w:t>20</w:t>
      </w:r>
      <w:r w:rsidR="00964C7D" w:rsidRPr="00964C7D">
        <w:rPr>
          <w:szCs w:val="24"/>
        </w:rPr>
        <w:t xml:space="preserve">. </w:t>
      </w:r>
      <w:r w:rsidR="00006B81">
        <w:rPr>
          <w:szCs w:val="24"/>
        </w:rPr>
        <w:t>travnja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006B81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703AD8" w:rsidR="00A5473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24366" w:rsidP="0002274A" w:rsidR="00703AD8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03AD8" w:rsidP="00824366" w:rsidR="00703AD8">
      <w:pPr>
        <w:ind w:left="4956"/>
        <w:jc w:val="center"/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006B81">
        <w:t>SKUNA d.o.o., sa sjedištem u Slavenska 10, 42000 Varaždin</w:t>
      </w:r>
    </w:p>
    <w:p w:rsidRDefault="00006B81" w:rsidP="00964C7D" w:rsidR="00824366" w:rsidRPr="00824366">
      <w:pPr>
        <w:numPr>
          <w:ilvl w:val="0"/>
          <w:numId w:val="1"/>
        </w:numPr>
        <w:rPr>
          <w:szCs w:val="24"/>
        </w:rPr>
      </w:pPr>
      <w:r>
        <w:t>Direktor dužnika Igor Golubić, OIB: 89272121837</w:t>
      </w:r>
    </w:p>
    <w:p w:rsidRDefault="00703AD8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(odmah i nakon pravomoćnosti)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703AD8">
        <w:rPr>
          <w:szCs w:val="24"/>
        </w:rPr>
        <w:t>Varaždin</w:t>
      </w:r>
      <w:r w:rsidR="00733B53">
        <w:rPr>
          <w:szCs w:val="24"/>
        </w:rPr>
        <w:t xml:space="preserve">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703AD8">
        <w:t>Siniša Rajnović, Sv. Trojstva 87, Milanovac, Virovitica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119" w:rsidP="007A75CE" w:rsidR="00716119">
      <w:r>
        <w:separator/>
      </w:r>
    </w:p>
  </w:endnote>
  <w:endnote w:id="0" w:type="continuationSeparator">
    <w:p w:rsidRDefault="00716119" w:rsidP="007A75CE" w:rsidR="00716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119" w:rsidP="007A75CE" w:rsidR="00716119">
      <w:r>
        <w:separator/>
      </w:r>
    </w:p>
  </w:footnote>
  <w:footnote w:id="0" w:type="continuationSeparator">
    <w:p w:rsidRDefault="00716119" w:rsidP="007A75CE" w:rsidR="00716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2274A">
      <w:rPr>
        <w:noProof/>
      </w:rPr>
      <w:t>2</w:t>
    </w:r>
    <w:r>
      <w:fldChar w:fldCharType="end"/>
    </w:r>
  </w:p>
  <w:p w:rsidRDefault="00703AD8" w:rsidP="00703AD8" w:rsidR="00703AD8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St-107/16-5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006B81">
      <w:rPr>
        <w:szCs w:val="24"/>
      </w:rPr>
      <w:t>107/16-</w:t>
    </w:r>
    <w:r w:rsidR="00703AD8">
      <w:rPr>
        <w:szCs w:val="24"/>
      </w:rPr>
      <w:t>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B81"/>
    <w:rsid w:val="000077D8"/>
    <w:rsid w:val="0001544C"/>
    <w:rsid w:val="0002274A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03AD8"/>
    <w:rsid w:val="00716119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74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74A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74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74A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74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74A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74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74A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SKUNA društvo s ograničenom odgovornošću za trgovinu i usluge</izvorni_sadrzaj>
    <derivirana_varijabla naziv="DomainObject.Predmet.ProtustrankaFormated_1">  SKUNA društvo s ograničenom odgovornošću za trgovinu i usluge</derivirana_varijabla>
  </DomainObject.Predmet.ProtustrankaFormated>
  <DomainObject.Predmet.ProtustrankaFormatedOIB>
    <izvorni_sadrzaj>  SKUNA društvo s ograničenom odgovornošću za trgovinu i usluge, OIB 27717116738</izvorni_sadrzaj>
    <derivirana_varijabla naziv="DomainObject.Predmet.ProtustrankaFormatedOIB_1">  SKUNA društvo s ograničenom odgovornošću za trgovinu i usluge, OIB 27717116738</derivirana_varijabla>
  </DomainObject.Predmet.ProtustrankaFormatedOIB>
  <DomainObject.Predmet.ProtustrankaFormatedWithAdress>
    <izvorni_sadrzaj> SKUNA društvo s ograničenom odgovornošću za trgovinu i usluge, Slavenska 10, 42000 Varaždin</izvorni_sadrzaj>
    <derivirana_varijabla naziv="DomainObject.Predmet.ProtustrankaFormatedWithAdress_1"> SKUNA društvo s ograničenom odgovornošću za trgovinu i usluge, Slavenska 10, 42000 Varaždin</derivirana_varijabla>
  </DomainObject.Predmet.ProtustrankaFormatedWithAdress>
  <DomainObject.Predmet.ProtustrankaFormatedWithAdressOIB>
    <izvorni_sadrzaj> SKUNA društvo s ograničenom odgovornošću za trgovinu i usluge, OIB 27717116738, Slavenska 10, 42000 Varaždin</izvorni_sadrzaj>
    <derivirana_varijabla naziv="DomainObject.Predmet.ProtustrankaFormatedWithAdressOIB_1"> SKUNA društvo s ograničenom odgovornošću za trgovinu i usluge, OIB 27717116738, Slavenska 10, 42000 Varaždin</derivirana_varijabla>
  </DomainObject.Predmet.ProtustrankaFormatedWithAdressOIB>
  <DomainObject.Predmet.ProtustrankaWithAdress>
    <izvorni_sadrzaj>SKUNA društvo s ograničenom odgovornošću za trgovinu i usluge Slavenska 10, 42000 Varaždin</izvorni_sadrzaj>
    <derivirana_varijabla naziv="DomainObject.Predmet.ProtustrankaWithAdress_1">SKUNA društvo s ograničenom odgovornošću za trgovinu i usluge Slavenska 10, 42000 Varaždin</derivirana_varijabla>
  </DomainObject.Predmet.ProtustrankaWithAdress>
  <DomainObject.Predmet.ProtustrankaWithAdressOIB>
    <izvorni_sadrzaj>SKUNA društvo s ograničenom odgovornošću za trgovinu i usluge, OIB 27717116738, Slavenska 10, 42000 Varaždin</izvorni_sadrzaj>
    <derivirana_varijabla naziv="DomainObject.Predmet.ProtustrankaWithAdressOIB_1">SKUNA društvo s ograničenom odgovornošću za trgovinu i usluge, OIB 27717116738, Slavenska 10, 42000 Varaždin</derivirana_varijabla>
  </DomainObject.Predmet.ProtustrankaWithAdressOIB>
  <DomainObject.Predmet.ProtustrankaNazivFormated>
    <izvorni_sadrzaj>SKUNA društvo s ograničenom odgovornošću za trgovinu i usluge</izvorni_sadrzaj>
    <derivirana_varijabla naziv="DomainObject.Predmet.ProtustrankaNazivFormated_1">SKUNA društvo s ograničenom odgovornošću za trgovinu i usluge</derivirana_varijabla>
  </DomainObject.Predmet.ProtustrankaNazivFormated>
  <DomainObject.Predmet.ProtustrankaNazivFormatedOIB>
    <izvorni_sadrzaj>SKUNA društvo s ograničenom odgovornošću za trgovinu i usluge, OIB 27717116738</izvorni_sadrzaj>
    <derivirana_varijabla naziv="DomainObject.Predmet.ProtustrankaNazivFormatedOIB_1">SKUNA društvo s ograničenom odgovornošću za trgovinu i usluge, OIB 27717116738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9210.94</izvorni_sadrzaj>
    <derivirana_varijabla naziv="DomainObject.Predmet.TrenutnaVrijednost_1">9210.94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SKUNA društvo s ograničenom odgovornošću za trgovinu i usluge</item>
    </izvorni_sadrzaj>
    <derivirana_varijabla naziv="DomainObject.Predmet.ProtuStrankaListFormated_1">
      <item>SKUNA društvo s ograničenom odgovornošću za trgovinu i usluge</item>
    </derivirana_varijabla>
  </DomainObject.Predmet.ProtuStrankaListFormated>
  <DomainObject.Predmet.ProtuStrankaListFormatedOIB>
    <izvorni_sadrzaj>
      <item>SKUNA društvo s ograničenom odgovornošću za trgovinu i usluge, OIB 27717116738</item>
    </izvorni_sadrzaj>
    <derivirana_varijabla naziv="DomainObject.Predmet.ProtuStrankaListFormatedOIB_1">
      <item>SKUNA društvo s ograničenom odgovornošću za trgovinu i usluge, OIB 27717116738</item>
    </derivirana_varijabla>
  </DomainObject.Predmet.ProtuStrankaListFormatedOIB>
  <DomainObject.Predmet.ProtuStrankaListFormatedWithAdress>
    <izvorni_sadrzaj>
      <item>SKUNA društvo s ograničenom odgovornošću za trgovinu i usluge, Slavenska 10, 42000 Varaždin</item>
    </izvorni_sadrzaj>
    <derivirana_varijabla naziv="DomainObject.Predmet.ProtuStrankaListFormatedWithAdress_1">
      <item>SKUNA društvo s ograničenom odgovornošću za trgovinu i usluge, Slavenska 10, 42000 Varaždin</item>
    </derivirana_varijabla>
  </DomainObject.Predmet.ProtuStrankaListFormatedWithAdress>
  <DomainObject.Predmet.ProtuStrankaListFormatedWithAdressOIB>
    <izvorni_sadrzaj>
      <item>SKUNA društvo s ograničenom odgovornošću za trgovinu i usluge, OIB 27717116738, Slavenska 10, 42000 Varaždin</item>
    </izvorni_sadrzaj>
    <derivirana_varijabla naziv="DomainObject.Predmet.ProtuStrankaListFormatedWithAdressOIB_1">
      <item>SKUNA društvo s ograničenom odgovornošću za trgovinu i usluge, OIB 27717116738, Slavenska 10, 42000 Varaždin</item>
    </derivirana_varijabla>
  </DomainObject.Predmet.ProtuStrankaListFormatedWithAdressOIB>
  <DomainObject.Predmet.ProtuStrankaListNazivFormated>
    <izvorni_sadrzaj>
      <item>SKUNA društvo s ograničenom odgovornošću za trgovinu i usluge</item>
    </izvorni_sadrzaj>
    <derivirana_varijabla naziv="DomainObject.Predmet.ProtuStrankaListNazivFormated_1">
      <item>SKUNA društvo s ograničenom odgovornošću za trgovinu i usluge</item>
    </derivirana_varijabla>
  </DomainObject.Predmet.ProtuStrankaListNazivFormated>
  <DomainObject.Predmet.ProtuStrankaListNazivFormatedOIB>
    <izvorni_sadrzaj>
      <item>SKUNA društvo s ograničenom odgovornošću za trgovinu i usluge, OIB 27717116738</item>
    </izvorni_sadrzaj>
    <derivirana_varijabla naziv="DomainObject.Predmet.ProtuStrankaListNazivFormatedOIB_1">
      <item>SKUNA društvo s ograničenom odgovornošću za trgovinu i usluge, OIB 27717116738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SKUNA društvo s ograničenom odgovornošću za trgovinu i usluge</izvorni_sadrzaj>
    <derivirana_varijabla naziv="DomainObject.Predmet.ProtustrankaIDrugi_1">SKUNA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SKUNA društvo s ograničenom odgovornošću za trgovinu i usluge, OIB 27717116738, Slavenska 10, 42000 Varaždin</izvorni_sadrzaj>
    <derivirana_varijabla naziv="DomainObject.Predmet.ProtustrankaIDrugiAdressOIB_1">SKUNA društvo s ograničenom odgovornošću za trgovinu i usluge, OIB 27717116738, Slavenska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SKUNA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SKUNA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SKUNA društvo s ograničenom odgovornošću za trgovinu i usluge, OIB 27717116738, Slavenska 10,42000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SKUNA društvo s ograničenom odgovornošću za trgovinu i usluge, OIB 27717116738, Slavenska 10,42000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27717116738</item>
      <item>, OIB null</item>
      <item>, OIB null</item>
    </izvorni_sadrzaj>
    <derivirana_varijabla naziv="DomainObject.Predmet.SudioniciListNazivOIB_1">
      <item>, OIB 85821130368</item>
      <item>, OIB 27717116738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2928</properties:Characters>
  <properties:Lines>86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2016-04-20T11:21:00Z</dcterms:created>
  <dc:creator>Ljubica Makovec</dc:creator>
  <cp:lastModifiedBy>Marko Makaj</cp:lastModifiedBy>
  <cp:lastPrinted>2016-04-20T11:17:00Z</cp:lastPrinted>
  <dcterms:modified xmlns:xsi="http://www.w3.org/2001/XMLSchema-instance" xsi:type="dcterms:W3CDTF">2016-04-20T11:22:00Z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