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550e" w14:paraId="9be550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636A7">
        <w:t>9</w:t>
      </w:r>
      <w:r w:rsidR="00DA2EF3">
        <w:t>6</w:t>
      </w:r>
      <w:r w:rsidR="00C636A7">
        <w:t>7</w:t>
      </w:r>
      <w:r>
        <w:t>/</w:t>
      </w:r>
      <w:r w:rsidR="00E8650F">
        <w:t>1</w:t>
      </w:r>
      <w:r w:rsidR="00B746B8">
        <w:t>6</w:t>
      </w:r>
      <w:r>
        <w:t>-</w:t>
      </w:r>
      <w:r w:rsidR="00B746B8">
        <w:t>17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746B8" w:rsidRPr="006B737C">
        <w:t xml:space="preserve">Trgovački sud u Osijeku, po sucu mr. sc. Tihomiru Kovačeviću, kao stečajnom sucu, povodom prijedloga </w:t>
      </w:r>
      <w:r w:rsidR="00B746B8">
        <w:t xml:space="preserve">Republike Hrvatske, Ministarstva poljoprivrede, OIB 52634238587 zastupane po ŽDO u Osijeku </w:t>
      </w:r>
      <w:r w:rsidR="00B746B8" w:rsidRPr="006B737C">
        <w:t xml:space="preserve">za otvaranje stečajnog postupka nad dužnikom </w:t>
      </w:r>
      <w:r w:rsidR="00B746B8">
        <w:t xml:space="preserve">BARANJSKA MLJEKARSKA FARMA d.o.o. </w:t>
      </w:r>
      <w:r w:rsidR="00B746B8" w:rsidRPr="006B737C">
        <w:t xml:space="preserve">za </w:t>
      </w:r>
      <w:r w:rsidR="00B746B8">
        <w:t xml:space="preserve">proizvodnju, </w:t>
      </w:r>
      <w:r w:rsidR="00B746B8" w:rsidRPr="006B737C">
        <w:t>trgovinu</w:t>
      </w:r>
      <w:r w:rsidR="00B746B8">
        <w:t xml:space="preserve"> i usluge, Čepin, Kalnička 50</w:t>
      </w:r>
      <w:r w:rsidR="00B746B8" w:rsidRPr="006B737C">
        <w:t>, MBS 030</w:t>
      </w:r>
      <w:r w:rsidR="00B746B8">
        <w:t>064648</w:t>
      </w:r>
      <w:r w:rsidR="00B746B8" w:rsidRPr="006B737C">
        <w:t xml:space="preserve">, OIB </w:t>
      </w:r>
      <w:r w:rsidR="00B746B8">
        <w:t>82095184855</w:t>
      </w:r>
      <w:r w:rsidR="00B746B8" w:rsidRPr="0041082E">
        <w:t xml:space="preserve">, dana </w:t>
      </w:r>
      <w:r w:rsidR="00B746B8">
        <w:t>6</w:t>
      </w:r>
      <w:r w:rsidR="00B746B8" w:rsidRPr="0041082E">
        <w:t xml:space="preserve">. </w:t>
      </w:r>
      <w:r w:rsidR="00B746B8">
        <w:t>veljače</w:t>
      </w:r>
      <w:r w:rsidR="00B746B8" w:rsidRPr="0041082E">
        <w:t xml:space="preserve"> 201</w:t>
      </w:r>
      <w:r w:rsidR="00B746B8">
        <w:t>8</w:t>
      </w:r>
      <w:r w:rsidR="00B746B8" w:rsidRPr="0041082E">
        <w:t>.</w:t>
      </w:r>
    </w:p>
    <w:p w:rsidRDefault="0041082E" w:rsidP="002C4C28" w:rsidR="0041082E">
      <w:pPr>
        <w:jc w:val="both"/>
      </w:pPr>
    </w:p>
    <w:p w:rsidRDefault="00BB5364" w:rsidP="00A1387B" w:rsidR="003C7EC1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746B8">
        <w:t>Daria Vrban, Čepin, Augusta Šenoe 7</w:t>
      </w:r>
      <w:r w:rsidR="008A7906">
        <w:t>,</w:t>
      </w:r>
      <w:r w:rsidR="00DC2C70">
        <w:t xml:space="preserve"> OIB </w:t>
      </w:r>
      <w:r w:rsidR="00851B36">
        <w:t>38420117897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851B36">
        <w:t>9</w:t>
      </w:r>
      <w:r w:rsidR="00171271">
        <w:t>6</w:t>
      </w:r>
      <w:r w:rsidR="00851B36">
        <w:t>7</w:t>
      </w:r>
      <w:r w:rsidRPr="006A766D">
        <w:t>-1</w:t>
      </w:r>
      <w:r w:rsidR="00851B36">
        <w:t>6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7B3E8A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A1387B" w:rsidP="00A1387B" w:rsidR="00A1387B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A1387B" w:rsidP="00E42FA6" w:rsidR="00A1387B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851B36">
        <w:t>1</w:t>
      </w:r>
      <w:r>
        <w:t>.</w:t>
      </w:r>
      <w:r w:rsidR="00C55BCC">
        <w:t>0</w:t>
      </w:r>
      <w:r w:rsidR="00851B36">
        <w:t>3</w:t>
      </w:r>
      <w:r>
        <w:t>.201</w:t>
      </w:r>
      <w:r w:rsidR="00851B36">
        <w:t>6</w:t>
      </w:r>
      <w:r>
        <w:t xml:space="preserve">. zaprimljen je na ovome sudu </w:t>
      </w:r>
      <w:r w:rsidR="006610B9">
        <w:t>prijedlog</w:t>
      </w:r>
      <w:r>
        <w:t xml:space="preserve"> </w:t>
      </w:r>
      <w:r w:rsidR="00D778FC">
        <w:t xml:space="preserve">Republike Hrvatske, Ministarstva poljoprivrede </w:t>
      </w:r>
      <w:r>
        <w:t xml:space="preserve">od </w:t>
      </w:r>
      <w:r w:rsidR="00D778FC">
        <w:t>21</w:t>
      </w:r>
      <w:r w:rsidR="00A15CA0">
        <w:t>.</w:t>
      </w:r>
      <w:r w:rsidR="00FB222F">
        <w:t>0</w:t>
      </w:r>
      <w:r w:rsidR="00D778FC">
        <w:t>3</w:t>
      </w:r>
      <w:r w:rsidR="00A15CA0">
        <w:t>.201</w:t>
      </w:r>
      <w:r w:rsidR="00D778FC">
        <w:t>6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D778FC" w:rsidRPr="00D778FC">
        <w:t>BARANJSKA MLJEKARSKA FARMA d.o.o. za proizvodnju, trgovinu i usluge, Čepin, Kalnička 50, MBS 030064648, OIB 82095184855</w:t>
      </w:r>
      <w:r w:rsidR="00A15CA0">
        <w:t xml:space="preserve">, temeljem odredbe čl. </w:t>
      </w:r>
      <w:r w:rsidR="00CA762F">
        <w:t>1</w:t>
      </w:r>
      <w:r w:rsidR="00D778FC">
        <w:t>6</w:t>
      </w:r>
      <w:r w:rsidR="00A15CA0">
        <w:t xml:space="preserve">. </w:t>
      </w:r>
      <w:r w:rsidR="00D778FC">
        <w:t>i čl. 109.</w:t>
      </w:r>
      <w:r w:rsidR="00A15CA0">
        <w:t xml:space="preserve"> Stečajnog zakona (NN 71/15</w:t>
      </w:r>
      <w:r w:rsidR="0089666E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CA762F" w:rsidP="00E42FA6" w:rsidR="00E42FA6" w:rsidRPr="00335C50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</w:t>
      </w:r>
      <w:r w:rsidR="0089666E">
        <w:t xml:space="preserve">Ministarstvo poljoprivrede, ima </w:t>
      </w:r>
      <w:r w:rsidR="00335C50">
        <w:t>upisano založno pravo na nekretnini dužnika temeljem ugovora o kreditu od 22.01.2001. godine u iznosu od 319.022,79 kn s ugovorenim naknadama i troškovima. Tražbina je osigurana na nekretnini upisanoj u zemljišnoj knjizi zk.ul.br. 969, k.o. Čepin, kč.br. 929 kuća i dvorište s 622 m</w:t>
      </w:r>
      <w:r w:rsidR="00335C50">
        <w:rPr>
          <w:vertAlign w:val="superscript"/>
        </w:rPr>
        <w:t>2</w:t>
      </w:r>
      <w:r w:rsidR="00BE14E2">
        <w:t xml:space="preserve"> koja se vodi kod Općinskog suda u Osijeku, zemljišno knjižni odjel a osigurano je rješenjem Z-13552/07 od 4.10.2007. godine.</w:t>
      </w:r>
    </w:p>
    <w:p w:rsidRDefault="00746DE3" w:rsidP="00E42FA6" w:rsidR="00746DE3">
      <w:pPr>
        <w:ind w:firstLine="720"/>
        <w:jc w:val="both"/>
      </w:pPr>
    </w:p>
    <w:p w:rsidRDefault="00BE14E2" w:rsidP="00E42FA6" w:rsidR="00E42FA6">
      <w:pPr>
        <w:ind w:firstLine="720"/>
        <w:jc w:val="both"/>
      </w:pPr>
      <w:r>
        <w:t>Kod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C35AD">
        <w:t xml:space="preserve">16. i čl. 109.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C35AD" w:rsidRPr="008C35AD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C35AD" w:rsidP="008C35AD" w:rsidR="008A7906">
      <w:pPr>
        <w:numPr>
          <w:ilvl w:val="0"/>
          <w:numId w:val="8"/>
        </w:numPr>
        <w:jc w:val="both"/>
      </w:pPr>
      <w:r w:rsidRPr="008C35AD">
        <w:t>Daria Vrban, Čepin, Augusta Šenoe 7</w:t>
      </w:r>
    </w:p>
    <w:p w:rsidRDefault="00E42FA6" w:rsidP="008A7906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>R 15/3.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6926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A1387B" w:rsidRPr="00A1387B">
      <w:t>967/16-17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6926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35C50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B36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9666E"/>
    <w:rsid w:val="008A208A"/>
    <w:rsid w:val="008A7906"/>
    <w:rsid w:val="008B7B03"/>
    <w:rsid w:val="008C35AD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87B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46B8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14E2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36A7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778FC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BARANJSKA MLJEKARSKA FARMA d.o.o. za proizvodnju, trgovinu i usluge</izvorni_sadrzaj>
    <derivirana_varijabla naziv="DomainObject.Predmet.ProtustrankaFormated_1">  BARANJSKA MLJEKARSKA FARMA d.o.o. za proizvodnju, trgovinu i usluge</derivirana_varijabla>
  </DomainObject.Predmet.ProtustrankaFormated>
  <DomainObject.Predmet.ProtustrankaFormatedOIB>
    <izvorni_sadrzaj>  BARANJSKA MLJEKARSKA FARMA d.o.o. za proizvodnju, trgovinu i usluge, OIB 82095184855</izvorni_sadrzaj>
    <derivirana_varijabla naziv="DomainObject.Predmet.ProtustrankaFormatedOIB_1">  BARANJSKA MLJEKARSKA FARMA d.o.o. za proizvodnju, trgovinu i usluge, OIB 82095184855</derivirana_varijabla>
  </DomainObject.Predmet.ProtustrankaFormatedOIB>
  <DomainObject.Predmet.ProtustrankaFormatedWithAdress>
    <izvorni_sadrzaj> BARANJSKA MLJEKARSKA FARMA d.o.o. za proizvodnju, trgovinu i usluge, Kalnička 50, 31431 Čepin</izvorni_sadrzaj>
    <derivirana_varijabla naziv="DomainObject.Predmet.ProtustrankaFormatedWithAdress_1"> BARANJSKA MLJEKARSKA FARMA d.o.o. za proizvodnju, trgovinu i usluge, Kalnička 50, 31431 Čepin</derivirana_varijabla>
  </DomainObject.Predmet.ProtustrankaFormatedWithAdress>
  <DomainObject.Predmet.ProtustrankaFormatedWithAdressOIB>
    <izvorni_sadrzaj> BARANJSKA MLJEKARSKA FARMA d.o.o. za proizvodnju, trgovinu i usluge, OIB 82095184855, Kalnička 50, 31431 Čepin</izvorni_sadrzaj>
    <derivirana_varijabla naziv="DomainObject.Predmet.ProtustrankaFormatedWithAdressOIB_1"> BARANJSKA MLJEKARSKA FARMA d.o.o. za proizvodnju, trgovinu i usluge, OIB 82095184855, Kalnička 50, 31431 Čepin</derivirana_varijabla>
  </DomainObject.Predmet.ProtustrankaFormatedWithAdressOIB>
  <DomainObject.Predmet.ProtustrankaWithAdress>
    <izvorni_sadrzaj>BARANJSKA MLJEKARSKA FARMA d.o.o. za proizvodnju, trgovinu i usluge Kalnička 50, 31431 Čepin</izvorni_sadrzaj>
    <derivirana_varijabla naziv="DomainObject.Predmet.ProtustrankaWithAdress_1">BARANJSKA MLJEKARSKA FARMA d.o.o. za proizvodnju, trgovinu i usluge Kalnička 50, 31431 Čepin</derivirana_varijabla>
  </DomainObject.Predmet.ProtustrankaWithAdress>
  <DomainObject.Predmet.ProtustrankaWithAdressOIB>
    <izvorni_sadrzaj>BARANJSKA MLJEKARSKA FARMA d.o.o. za proizvodnju, trgovinu i usluge, OIB 82095184855, Kalnička 50, 31431 Čepin</izvorni_sadrzaj>
    <derivirana_varijabla naziv="DomainObject.Predmet.ProtustrankaWithAdressOIB_1">BARANJSKA MLJEKARSKA FARMA d.o.o. za proizvodnju, trgovinu i usluge, OIB 82095184855, Kalnička 50, 31431 Čepin</derivirana_varijabla>
  </DomainObject.Predmet.ProtustrankaWithAdressOIB>
  <DomainObject.Predmet.ProtustrankaNazivFormated>
    <izvorni_sadrzaj>BARANJSKA MLJEKARSKA FARMA d.o.o. za proizvodnju, trgovinu i usluge</izvorni_sadrzaj>
    <derivirana_varijabla naziv="DomainObject.Predmet.ProtustrankaNazivFormated_1">BARANJSKA MLJEKARSKA FARMA d.o.o. za proizvodnju, trgovinu i usluge</derivirana_varijabla>
  </DomainObject.Predmet.ProtustrankaNazivFormated>
  <DomainObject.Predmet.ProtustrankaNazivFormatedOIB>
    <izvorni_sadrzaj>BARANJSKA MLJEKARSKA FARMA d.o.o. za proizvodnju, trgovinu i usluge, OIB 82095184855</izvorni_sadrzaj>
    <derivirana_varijabla naziv="DomainObject.Predmet.ProtustrankaNazivFormatedOIB_1">BARANJSKA MLJEKARSKA FARMA d.o.o. za proizvodnju, trgovinu i usluge, OIB 82095184855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POLJOPRIVREDE</izvorni_sadrzaj>
    <derivirana_varijabla naziv="DomainObject.Predmet.StrankaFormated_1">  RH MINISTARSTVO POLJOPRIVREDE</derivirana_varijabla>
  </DomainObject.Predmet.StrankaFormated>
  <DomainObject.Predmet.StrankaFormatedOIB>
    <izvorni_sadrzaj>  RH MINISTARSTVO POLJOPRIVREDE, OIB 52634238587</izvorni_sadrzaj>
    <derivirana_varijabla naziv="DomainObject.Predmet.StrankaFormatedOIB_1">  RH MINISTARSTVO POLJOPRIVREDE, OIB 52634238587</derivirana_varijabla>
  </DomainObject.Predmet.StrankaFormatedOIB>
  <DomainObject.Predmet.StrankaFormatedWithAdress>
    <izvorni_sadrzaj> RH MINISTARSTVO POLJOPRIVREDE</izvorni_sadrzaj>
    <derivirana_varijabla naziv="DomainObject.Predmet.StrankaFormatedWithAdress_1"> RH MINISTARSTVO POLJOPRIVREDE</derivirana_varijabla>
  </DomainObject.Predmet.StrankaFormatedWithAdress>
  <DomainObject.Predmet.StrankaFormatedWithAdressOIB>
    <izvorni_sadrzaj> RH MINISTARSTVO POLJOPRIVREDE, OIB 52634238587</izvorni_sadrzaj>
    <derivirana_varijabla naziv="DomainObject.Predmet.StrankaFormatedWithAdressOIB_1"> RH MINISTARSTVO POLJOPRIVREDE, OIB 52634238587</derivirana_varijabla>
  </DomainObject.Predmet.StrankaFormatedWithAdressOIB>
  <DomainObject.Predmet.StrankaWithAdress>
    <izvorni_sadrzaj>RH MINISTARSTVO POLJOPRIVREDE </izvorni_sadrzaj>
    <derivirana_varijabla naziv="DomainObject.Predmet.StrankaWithAdress_1">RH MINISTARSTVO POLJOPRIVREDE </derivirana_varijabla>
  </DomainObject.Predmet.StrankaWithAdress>
  <DomainObject.Predmet.StrankaWithAdressOIB>
    <izvorni_sadrzaj>RH MINISTARSTVO POLJOPRIVREDE, OIB 52634238587</izvorni_sadrzaj>
    <derivirana_varijabla naziv="DomainObject.Predmet.StrankaWithAdressOIB_1">RH MINISTARSTVO POLJOPRIVREDE, OIB 52634238587</derivirana_varijabla>
  </DomainObject.Predmet.StrankaWithAdressOIB>
  <DomainObject.Predmet.StrankaNazivFormated>
    <izvorni_sadrzaj>RH MINISTARSTVO POLJOPRIVREDE</izvorni_sadrzaj>
    <derivirana_varijabla naziv="DomainObject.Predmet.StrankaNazivFormated_1">RH MINISTARSTVO POLJOPRIVREDE</derivirana_varijabla>
  </DomainObject.Predmet.StrankaNazivFormated>
  <DomainObject.Predmet.StrankaNazivFormatedOIB>
    <izvorni_sadrzaj>RH MINISTARSTVO POLJOPRIVREDE, OIB 52634238587</izvorni_sadrzaj>
    <derivirana_varijabla naziv="DomainObject.Predmet.StrankaNazivFormatedOIB_1">RH MINISTARSTVO POLJOPRIVREDE,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POLJOPRIVREDE</item>
    </izvorni_sadrzaj>
    <derivirana_varijabla naziv="DomainObject.Predmet.StrankaListFormated_1">
      <item>RH MINISTARSTVO POLJOPRIVREDE</item>
    </derivirana_varijabla>
  </DomainObject.Predmet.StrankaListFormated>
  <DomainObject.Predmet.StrankaListFormatedOIB>
    <izvorni_sadrzaj>
      <item>RH MINISTARSTVO POLJOPRIVREDE, OIB 52634238587</item>
    </izvorni_sadrzaj>
    <derivirana_varijabla naziv="DomainObject.Predmet.StrankaListFormatedOIB_1">
      <item>RH MINISTARSTVO POLJOPRIVREDE, OIB 52634238587</item>
    </derivirana_varijabla>
  </DomainObject.Predmet.StrankaListFormatedOIB>
  <DomainObject.Predmet.StrankaListFormatedWithAdress>
    <izvorni_sadrzaj>
      <item>RH MINISTARSTVO POLJOPRIVREDE</item>
    </izvorni_sadrzaj>
    <derivirana_varijabla naziv="DomainObject.Predmet.StrankaListFormatedWithAdress_1">
      <item>RH MINISTARSTVO POLJOPRIVREDE</item>
    </derivirana_varijabla>
  </DomainObject.Predmet.StrankaListFormatedWithAdress>
  <DomainObject.Predmet.StrankaListFormatedWithAdressOIB>
    <izvorni_sadrzaj>
      <item>RH MINISTARSTVO POLJOPRIVREDE, OIB 52634238587</item>
    </izvorni_sadrzaj>
    <derivirana_varijabla naziv="DomainObject.Predmet.StrankaListFormatedWithAdressOIB_1">
      <item>RH MINISTARSTVO POLJOPRIVREDE, OIB 52634238587</item>
    </derivirana_varijabla>
  </DomainObject.Predmet.StrankaListFormatedWithAdressOIB>
  <DomainObject.Predmet.StrankaListNazivFormated>
    <izvorni_sadrzaj>
      <item>RH MINISTARSTVO POLJOPRIVREDE</item>
    </izvorni_sadrzaj>
    <derivirana_varijabla naziv="DomainObject.Predmet.StrankaListNazivFormated_1">
      <item>RH MINISTARSTVO POLJOPRIVREDE</item>
    </derivirana_varijabla>
  </DomainObject.Predmet.StrankaListNazivFormated>
  <DomainObject.Predmet.StrankaListNazivFormatedOIB>
    <izvorni_sadrzaj>
      <item>RH MINISTARSTVO POLJOPRIVREDE, OIB 52634238587</item>
    </izvorni_sadrzaj>
    <derivirana_varijabla naziv="DomainObject.Predmet.StrankaListNazivFormatedOIB_1">
      <item>RH MINISTARSTVO POLJOPRIVREDE, OIB 52634238587</item>
    </derivirana_varijabla>
  </DomainObject.Predmet.StrankaListNazivFormatedOIB>
  <DomainObject.Predmet.ProtuStrankaListFormated>
    <izvorni_sadrzaj>
      <item>BARANJSKA MLJEKARSKA FARMA d.o.o. za proizvodnju, trgovinu i usluge</item>
    </izvorni_sadrzaj>
    <derivirana_varijabla naziv="DomainObject.Predmet.ProtuStrankaListFormated_1">
      <item>BARANJSKA MLJEKARSKA FARMA d.o.o. za proizvodnju, trgovinu i usluge</item>
    </derivirana_varijabla>
  </DomainObject.Predmet.ProtuStrankaListFormated>
  <DomainObject.Predmet.ProtuStrankaListFormatedOIB>
    <izvorni_sadrzaj>
      <item>BARANJSKA MLJEKARSKA FARMA d.o.o. za proizvodnju, trgovinu i usluge, OIB 82095184855</item>
    </izvorni_sadrzaj>
    <derivirana_varijabla naziv="DomainObject.Predmet.ProtuStrankaListFormatedOIB_1">
      <item>BARANJSKA MLJEKARSKA FARMA d.o.o. za proizvodnju, trgovinu i usluge, OIB 82095184855</item>
    </derivirana_varijabla>
  </DomainObject.Predmet.ProtuStrankaListFormatedOIB>
  <DomainObject.Predmet.ProtuStrankaListFormatedWithAdress>
    <izvorni_sadrzaj>
      <item>BARANJSKA MLJEKARSKA FARMA d.o.o. za proizvodnju, trgovinu i usluge, Kalnička 50, 31431 Čepin</item>
    </izvorni_sadrzaj>
    <derivirana_varijabla naziv="DomainObject.Predmet.ProtuStrankaListFormatedWithAdress_1">
      <item>BARANJSKA MLJEKARSKA FARMA d.o.o. za proizvodnju, trgovinu i usluge, Kalnička 50, 31431 Čepin</item>
    </derivirana_varijabla>
  </DomainObject.Predmet.ProtuStrankaListFormatedWithAdress>
  <DomainObject.Predmet.ProtuStrankaListFormatedWithAdressOIB>
    <izvorni_sadrzaj>
      <item>BARANJSKA MLJEKARSKA FARMA d.o.o. za proizvodnju, trgovinu i usluge, OIB 82095184855, Kalnička 50, 31431 Čepin</item>
    </izvorni_sadrzaj>
    <derivirana_varijabla naziv="DomainObject.Predmet.ProtuStrankaListFormatedWithAdressOIB_1">
      <item>BARANJSKA MLJEKARSKA FARMA d.o.o. za proizvodnju, trgovinu i usluge, OIB 82095184855, Kalnička 50, 31431 Čepin</item>
    </derivirana_varijabla>
  </DomainObject.Predmet.ProtuStrankaListFormatedWithAdressOIB>
  <DomainObject.Predmet.ProtuStrankaListNazivFormated>
    <izvorni_sadrzaj>
      <item>BARANJSKA MLJEKARSKA FARMA d.o.o. za proizvodnju, trgovinu i usluge</item>
    </izvorni_sadrzaj>
    <derivirana_varijabla naziv="DomainObject.Predmet.ProtuStrankaListNazivFormated_1">
      <item>BARANJSKA MLJEKARSKA FARMA d.o.o. za proizvodnju, trgovinu i usluge</item>
    </derivirana_varijabla>
  </DomainObject.Predmet.ProtuStrankaListNazivFormated>
  <DomainObject.Predmet.ProtuStrankaListNazivFormatedOIB>
    <izvorni_sadrzaj>
      <item>BARANJSKA MLJEKARSKA FARMA d.o.o. za proizvodnju, trgovinu i usluge, OIB 82095184855</item>
    </izvorni_sadrzaj>
    <derivirana_varijabla naziv="DomainObject.Predmet.ProtuStrankaListNazivFormatedOIB_1">
      <item>BARANJSKA MLJEKARSKA FARMA d.o.o. za proizvodnju, trgovinu i usluge, OIB 82095184855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POLJOPRIVREDE</izvorni_sadrzaj>
    <derivirana_varijabla naziv="DomainObject.Predmet.StrankaIDrugi_1">RH MINISTARSTVO POLJOPRIVREDE</derivirana_varijabla>
  </DomainObject.Predmet.StrankaIDrugi>
  <DomainObject.Predmet.ProtustrankaIDrugi>
    <izvorni_sadrzaj>BARANJSKA MLJEKARSKA FARMA d.o.o. za proizvodnju, trgovinu i usluge</izvorni_sadrzaj>
    <derivirana_varijabla naziv="DomainObject.Predmet.ProtustrankaIDrugi_1">BARANJSKA MLJEKARSKA FARMA d.o.o. za proizvodnju, trgovinu i usluge</derivirana_varijabla>
  </DomainObject.Predmet.ProtustrankaIDrugi>
  <DomainObject.Predmet.StrankaIDrugiAdressOIB>
    <izvorni_sadrzaj>RH MINISTARSTVO POLJOPRIVREDE, OIB 52634238587</izvorni_sadrzaj>
    <derivirana_varijabla naziv="DomainObject.Predmet.StrankaIDrugiAdressOIB_1">RH MINISTARSTVO POLJOPRIVREDE, OIB 52634238587</derivirana_varijabla>
  </DomainObject.Predmet.StrankaIDrugiAdressOIB>
  <DomainObject.Predmet.ProtustrankaIDrugiAdressOIB>
    <izvorni_sadrzaj>BARANJSKA MLJEKARSKA FARMA d.o.o. za proizvodnju, trgovinu i usluge, OIB 82095184855, Kalnička 50, 31431 Čepin</izvorni_sadrzaj>
    <derivirana_varijabla naziv="DomainObject.Predmet.ProtustrankaIDrugiAdressOIB_1">BARANJSKA MLJEKARSKA FARMA d.o.o. za proizvodnju, trgovinu i usluge, OIB 82095184855, Kalnička 50,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BARANJSKA MLJEKARSKA FARMA d.o.o. za proizvodnju, trgovinu i usluge</item>
      <item>RH MINISTARSTVO POLJOPRIVREDE</item>
    </izvorni_sadrzaj>
    <derivirana_varijabla naziv="DomainObject.Predmet.SudioniciListNaziv_1">
      <item>BARANJSKA MLJEKARSKA FARMA d.o.o. za proizvodnju, trgovinu i usluge</item>
      <item>RH MINISTARSTVO POLJOPRIVREDE</item>
    </derivirana_varijabla>
  </DomainObject.Predmet.SudioniciListNaziv>
  <DomainObject.Predmet.SudioniciListAdressOIB>
    <izvorni_sadrzaj>
      <item>BARANJSKA MLJEKARSKA FARMA d.o.o. za proizvodnju, trgovinu i usluge, OIB 82095184855, Kalnička 50,31431 Čepin</item>
      <item>RH MINISTARSTVO POLJOPRIVREDE, OIB 52634238587</item>
    </izvorni_sadrzaj>
    <derivirana_varijabla naziv="DomainObject.Predmet.SudioniciListAdressOIB_1">
      <item>BARANJSKA MLJEKARSKA FARMA d.o.o. za proizvodnju, trgovinu i usluge, OIB 82095184855, Kalnička 50,31431 Čepin</item>
      <item>RH MINISTARSTVO POLJOPRIVREDE,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82095184855</item>
      <item>, OIB 52634238587</item>
    </izvorni_sadrzaj>
    <derivirana_varijabla naziv="DomainObject.Predmet.SudioniciListNazivOIB_1">
      <item>, OIB 82095184855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984F4-261A-4820-89D0-B9AC3EDB9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2703</properties:Characters>
  <properties:Lines>76</properties:Lines>
  <properties:Paragraphs>24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2017-04-20T11:33:00Z</cp:lastPrinted>
  <dcterms:modified xmlns:xsi="http://www.w3.org/2001/XMLSchema-instance" xsi:type="dcterms:W3CDTF">2018-02-06T12:45:00Z</dcterms:modified>
  <cp:revision>34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