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f5ac" w14:paraId="1a2f5ac" w:rsidRDefault="002F5C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5C5F" w:rsidP="002F5C5F" w:rsidR="002F5C5F">
      <w:pPr>
        <w:pStyle w:val="Bezproreda"/>
      </w:pPr>
      <w:r>
        <w:t xml:space="preserve">   </w:t>
      </w:r>
    </w:p>
    <w:p w:rsidRDefault="002F5C5F" w:rsidP="002F5C5F" w:rsidR="002F5C5F">
      <w:pPr>
        <w:pStyle w:val="Bezproreda"/>
      </w:pPr>
    </w:p>
    <w:p w:rsidRDefault="002F5C5F" w:rsidP="002F5C5F" w:rsidR="00AE649C">
      <w:pPr>
        <w:pStyle w:val="Bezproreda"/>
      </w:pPr>
      <w:r>
        <w:t xml:space="preserve">     Republika Hrvatska</w:t>
      </w:r>
    </w:p>
    <w:p w:rsidRDefault="002F5C5F" w:rsidP="002F5C5F" w:rsidR="002F5C5F">
      <w:pPr>
        <w:pStyle w:val="Bezproreda"/>
      </w:pPr>
      <w:r>
        <w:t>Trgovački sud u Bjelovaru</w:t>
      </w:r>
    </w:p>
    <w:p w:rsidRDefault="002F5C5F" w:rsidP="002F5C5F" w:rsidR="002F5C5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F5C5F" w:rsidP="002F5C5F" w:rsidR="002F5C5F">
      <w:pPr>
        <w:pStyle w:val="Bezproreda"/>
      </w:pPr>
    </w:p>
    <w:p w:rsidRDefault="002F5C5F" w:rsidP="002F5C5F" w:rsidR="002F5C5F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St-287/2018-5</w:t>
      </w:r>
    </w:p>
    <w:p w:rsidRDefault="002F5C5F" w:rsidP="002F5C5F" w:rsidR="002F5C5F">
      <w:pPr>
        <w:rPr>
          <w:szCs w:val="24"/>
          <w:lang w:val="hr-HR"/>
        </w:rPr>
      </w:pPr>
    </w:p>
    <w:p w:rsidRDefault="002F5C5F" w:rsidP="002F5C5F" w:rsidR="002F5C5F">
      <w:pPr>
        <w:jc w:val="center"/>
        <w:rPr>
          <w:szCs w:val="24"/>
          <w:lang w:val="hr-HR"/>
        </w:rPr>
      </w:pPr>
    </w:p>
    <w:p w:rsidRDefault="002F5C5F" w:rsidP="002F5C5F" w:rsidR="002F5C5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F5C5F" w:rsidP="002F5C5F" w:rsidR="002F5C5F">
      <w:pPr>
        <w:jc w:val="center"/>
        <w:rPr>
          <w:szCs w:val="24"/>
          <w:lang w:val="hr-HR"/>
        </w:rPr>
      </w:pPr>
    </w:p>
    <w:p w:rsidRDefault="002F5C5F" w:rsidP="002F5C5F" w:rsidR="002F5C5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F5C5F" w:rsidP="002F5C5F" w:rsidR="002F5C5F">
      <w:pPr>
        <w:jc w:val="center"/>
        <w:rPr>
          <w:szCs w:val="24"/>
          <w:lang w:val="hr-HR"/>
        </w:rPr>
      </w:pPr>
    </w:p>
    <w:p w:rsidRDefault="002F5C5F" w:rsidP="002F5C5F" w:rsidR="002F5C5F">
      <w:pPr>
        <w:jc w:val="both"/>
        <w:rPr>
          <w:szCs w:val="24"/>
          <w:lang w:val="hr-HR"/>
        </w:rPr>
      </w:pPr>
    </w:p>
    <w:p w:rsidRDefault="002F5C5F" w:rsidP="002F5C5F" w:rsidR="002F5C5F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AUTO CENTAR MAGIC j.d.o.o. za usluge Zaprešić, Krapinska 35, OIB: 96618737207,  18. svibnja 2018. </w:t>
      </w:r>
    </w:p>
    <w:p w:rsidRDefault="002F5C5F" w:rsidP="002F5C5F" w:rsidR="002F5C5F">
      <w:pPr>
        <w:ind w:firstLine="851"/>
        <w:jc w:val="both"/>
        <w:rPr>
          <w:noProof/>
          <w:szCs w:val="24"/>
          <w:lang w:val="hr-HR"/>
        </w:rPr>
      </w:pPr>
    </w:p>
    <w:p w:rsidRDefault="002F5C5F" w:rsidP="002F5C5F" w:rsidR="002F5C5F">
      <w:pPr>
        <w:ind w:firstLine="851"/>
        <w:jc w:val="both"/>
        <w:rPr>
          <w:noProof/>
          <w:szCs w:val="24"/>
          <w:lang w:val="hr-HR"/>
        </w:rPr>
      </w:pPr>
    </w:p>
    <w:p w:rsidRDefault="002F5C5F" w:rsidP="002F5C5F" w:rsidR="002F5C5F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F5C5F" w:rsidP="002F5C5F" w:rsidR="002F5C5F">
      <w:pPr>
        <w:jc w:val="both"/>
        <w:rPr>
          <w:szCs w:val="24"/>
          <w:lang w:val="hr-HR"/>
        </w:rPr>
      </w:pPr>
    </w:p>
    <w:p w:rsidRDefault="002F5C5F" w:rsidP="002F5C5F" w:rsidR="002F5C5F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AUTO CENTAR MAGIC j.d.o.o. za usluge Zaprešić, Krapinska 35, OIB: 96618737207,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50-287-18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HR05 540-287-18.</w:t>
      </w:r>
    </w:p>
    <w:p w:rsidRDefault="002F5C5F" w:rsidP="002F5C5F" w:rsidR="002F5C5F">
      <w:pPr>
        <w:ind w:firstLine="851"/>
        <w:jc w:val="both"/>
        <w:rPr>
          <w:szCs w:val="24"/>
        </w:rPr>
      </w:pPr>
    </w:p>
    <w:p w:rsidRDefault="002F5C5F" w:rsidP="002F5C5F" w:rsidR="002F5C5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F5C5F" w:rsidP="002F5C5F" w:rsidR="002F5C5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F5C5F" w:rsidP="002F5C5F" w:rsidR="002F5C5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F5C5F" w:rsidP="002F5C5F" w:rsidR="002F5C5F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F5C5F" w:rsidP="002F5C5F" w:rsidR="002F5C5F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F5C5F" w:rsidP="002F5C5F" w:rsidR="002F5C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F5C5F" w:rsidP="002F5C5F" w:rsidR="002F5C5F">
      <w:pPr>
        <w:ind w:firstLine="851"/>
        <w:jc w:val="both"/>
        <w:rPr>
          <w:szCs w:val="24"/>
          <w:lang w:val="hr-HR"/>
        </w:rPr>
      </w:pPr>
    </w:p>
    <w:p w:rsidRDefault="002F5C5F" w:rsidP="002F5C5F" w:rsidR="002F5C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AUTO CENTAR MAGIC j.d.o.o. za usluge Zaprešić, Krapinska 35, OIB: 96618737207.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2F5C5F" w:rsidP="002F5C5F" w:rsidR="002F5C5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F5C5F" w:rsidP="002F5C5F" w:rsidR="002F5C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2F5C5F" w:rsidP="002F5C5F" w:rsidR="002F5C5F">
      <w:pPr>
        <w:jc w:val="both"/>
        <w:rPr>
          <w:szCs w:val="24"/>
          <w:lang w:val="hr-HR"/>
        </w:rPr>
      </w:pPr>
    </w:p>
    <w:p w:rsidRDefault="002F5C5F" w:rsidP="002F5C5F" w:rsidR="002F5C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F5C5F" w:rsidP="002F5C5F" w:rsidR="002F5C5F">
      <w:pPr>
        <w:ind w:firstLine="851"/>
        <w:jc w:val="both"/>
        <w:rPr>
          <w:szCs w:val="24"/>
          <w:lang w:val="hr-HR"/>
        </w:rPr>
      </w:pPr>
    </w:p>
    <w:p w:rsidRDefault="002F5C5F" w:rsidP="002F5C5F" w:rsidR="002F5C5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F5C5F" w:rsidP="002F5C5F" w:rsidR="002F5C5F">
      <w:pPr>
        <w:jc w:val="both"/>
        <w:rPr>
          <w:szCs w:val="24"/>
          <w:lang w:val="hr-HR"/>
        </w:rPr>
      </w:pPr>
    </w:p>
    <w:p w:rsidRDefault="002F5C5F" w:rsidP="002F5C5F" w:rsidR="002F5C5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2F5C5F" w:rsidP="002F5C5F" w:rsidR="002F5C5F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F5C5F" w:rsidP="002F5C5F" w:rsidR="002F5C5F">
      <w:pPr>
        <w:ind w:firstLine="5103"/>
        <w:jc w:val="both"/>
        <w:rPr>
          <w:szCs w:val="24"/>
          <w:lang w:val="hr-HR"/>
        </w:rPr>
      </w:pPr>
    </w:p>
    <w:p w:rsidRDefault="002F5C5F" w:rsidP="002F5C5F" w:rsidR="002F5C5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F5C5F" w:rsidP="002F5C5F" w:rsidR="002F5C5F">
      <w:pPr>
        <w:ind w:firstLine="4820"/>
        <w:rPr>
          <w:szCs w:val="24"/>
          <w:lang w:val="hr-HR"/>
        </w:rPr>
      </w:pPr>
    </w:p>
    <w:p w:rsidRDefault="002F5C5F" w:rsidP="002F5C5F" w:rsidR="002F5C5F">
      <w:pPr>
        <w:ind w:firstLine="708" w:left="2832"/>
        <w:rPr>
          <w:szCs w:val="24"/>
          <w:lang w:val="hr-HR"/>
        </w:rPr>
      </w:pPr>
      <w:r>
        <w:rPr>
          <w:szCs w:val="24"/>
          <w:lang w:val="hr-HR"/>
        </w:rPr>
        <w:t xml:space="preserve">             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F5C5F" w:rsidP="002F5C5F" w:rsidR="002F5C5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  <w:bookmarkStart w:name="_GoBack" w:id="0"/>
      <w:bookmarkEnd w:id="0"/>
    </w:p>
    <w:p w:rsidRDefault="002F5C5F" w:rsidP="002F5C5F" w:rsidR="002F5C5F">
      <w:pPr>
        <w:jc w:val="both"/>
        <w:rPr>
          <w:szCs w:val="24"/>
          <w:lang w:val="hr-HR"/>
        </w:rPr>
      </w:pPr>
    </w:p>
    <w:p w:rsidRDefault="002F5C5F" w:rsidP="002F5C5F" w:rsidR="002F5C5F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F5C5F" w:rsidP="002F5C5F" w:rsidR="002F5C5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F5C5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0064095"/>
      <w:docPartObj>
        <w:docPartGallery w:val="Page Numbers (Top of Page)"/>
        <w:docPartUnique/>
      </w:docPartObj>
    </w:sdtPr>
    <w:sdtContent>
      <w:p w:rsidRDefault="002F5C5F" w:rsidR="002F5C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F5C5F" w:rsidR="008333A9">
    <w:pPr>
      <w:pStyle w:val="Zaglavlje"/>
    </w:pPr>
    <w:r>
      <w:t>Poslovni broj: 1 St-287/2018-5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C5F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F5C5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F5C5F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F5C5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F5C5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St-287/2018-5</izvorni_sadrzaj>
    <derivirana_varijabla naziv="DomainObject.Oznaka_1">St-287/2018-5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MAGIC jednostavno društvo s ograničenom odgovornošću za usluge</izvorni_sadrzaj>
    <derivirana_varijabla naziv="DomainObject.Predmet.ProtustrankaFormated_1">  AUTO CENTAR MAGIC jednostavno društvo s ograničenom odgovornošću za usluge</derivirana_varijabla>
  </DomainObject.Predmet.ProtustrankaFormated>
  <DomainObject.Predmet.ProtustrankaFormatedOIB>
    <izvorni_sadrzaj>  AUTO CENTAR MAGIC jednostavno društvo s ograničenom odgovornošću za usluge, OIB 96618737207</izvorni_sadrzaj>
    <derivirana_varijabla naziv="DomainObject.Predmet.ProtustrankaFormatedOIB_1">  AUTO CENTAR MAGIC jednostavno društvo s ograničenom odgovornošću za usluge, OIB 96618737207</derivirana_varijabla>
  </DomainObject.Predmet.ProtustrankaFormatedOIB>
  <DomainObject.Predmet.ProtustrankaFormatedWithAdress>
    <izvorni_sadrzaj> AUTO CENTAR MAGIC jednostavno društvo s ograničenom odgovornošću za usluge, Krapinska 35, 10290 Zaprešić</izvorni_sadrzaj>
    <derivirana_varijabla naziv="DomainObject.Predmet.ProtustrankaFormatedWithAdress_1"> AUTO CENTAR MAGIC jednostavno društvo s ograničenom odgovornošću za usluge, Krapinska 35, 10290 Zaprešić</derivirana_varijabla>
  </DomainObject.Predmet.ProtustrankaFormatedWithAdress>
  <DomainObject.Predmet.ProtustrankaFormatedWithAdressOIB>
    <izvorni_sadrzaj> AUTO CENTAR MAGIC jednostavno društvo s ograničenom odgovornošću za usluge, OIB 96618737207, Krapinska 35, 10290 Zaprešić</izvorni_sadrzaj>
    <derivirana_varijabla naziv="DomainObject.Predmet.ProtustrankaFormatedWithAdressOIB_1"> AUTO CENTAR MAGIC jednostavno društvo s ograničenom odgovornošću za usluge, OIB 96618737207, Krapinska 35, 10290 Zaprešić</derivirana_varijabla>
  </DomainObject.Predmet.ProtustrankaFormatedWithAdressOIB>
  <DomainObject.Predmet.ProtustrankaWithAdress>
    <izvorni_sadrzaj>AUTO CENTAR MAGIC jednostavno društvo s ograničenom odgovornošću za usluge Krapinska 35, 10290 Zaprešić</izvorni_sadrzaj>
    <derivirana_varijabla naziv="DomainObject.Predmet.ProtustrankaWithAdress_1">AUTO CENTAR MAGIC jednostavno društvo s ograničenom odgovornošću za usluge Krapinska 35, 10290 Zaprešić</derivirana_varijabla>
  </DomainObject.Predmet.ProtustrankaWithAdress>
  <DomainObject.Predmet.ProtustrankaWithAdressOIB>
    <izvorni_sadrzaj>AUTO CENTAR MAGIC jednostavno društvo s ograničenom odgovornošću za usluge, OIB 96618737207, Krapinska 35, 10290 Zaprešić</izvorni_sadrzaj>
    <derivirana_varijabla naziv="DomainObject.Predmet.ProtustrankaWithAdressOIB_1">AUTO CENTAR MAGIC jednostavno društvo s ograničenom odgovornošću za usluge, OIB 96618737207, Krapinska 35, 10290 Zaprešić</derivirana_varijabla>
  </DomainObject.Predmet.ProtustrankaWithAdressOIB>
  <DomainObject.Predmet.ProtustrankaNazivFormated>
    <izvorni_sadrzaj>AUTO CENTAR MAGIC jednostavno društvo s ograničenom odgovornošću za usluge</izvorni_sadrzaj>
    <derivirana_varijabla naziv="DomainObject.Predmet.ProtustrankaNazivFormated_1">AUTO CENTAR MAGIC jednostavno društvo s ograničenom odgovornošću za usluge</derivirana_varijabla>
  </DomainObject.Predmet.ProtustrankaNazivFormated>
  <DomainObject.Predmet.ProtustrankaNazivFormatedOIB>
    <izvorni_sadrzaj>AUTO CENTAR MAGIC jednostavno društvo s ograničenom odgovornošću za usluge, OIB 96618737207</izvorni_sadrzaj>
    <derivirana_varijabla naziv="DomainObject.Predmet.ProtustrankaNazivFormatedOIB_1">AUTO CENTAR MAGIC jednostavno društvo s ograničenom odgovornošću za usluge, OIB 96618737207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MAGIC jednostavno društvo s ograničenom odgovornošću za usluge</item>
    </izvorni_sadrzaj>
    <derivirana_varijabla naziv="DomainObject.Predmet.ProtuStrankaListFormated_1">
      <item>AUTO CENTAR MAGIC jednostavno društvo s ograničenom odgovornošću za usluge</item>
    </derivirana_varijabla>
  </DomainObject.Predmet.ProtuStrankaListFormated>
  <DomainObject.Predmet.ProtuStrankaListFormatedOIB>
    <izvorni_sadrzaj>
      <item>AUTO CENTAR MAGIC jednostavno društvo s ograničenom odgovornošću za usluge, OIB 96618737207</item>
    </izvorni_sadrzaj>
    <derivirana_varijabla naziv="DomainObject.Predmet.ProtuStrankaListFormatedOIB_1">
      <item>AUTO CENTAR MAGIC jednostavno društvo s ograničenom odgovornošću za usluge, OIB 96618737207</item>
    </derivirana_varijabla>
  </DomainObject.Predmet.ProtuStrankaListFormatedOIB>
  <DomainObject.Predmet.ProtuStrankaListFormatedWithAdress>
    <izvorni_sadrzaj>
      <item>AUTO CENTAR MAGIC jednostavno društvo s ograničenom odgovornošću za usluge, Krapinska 35, 10290 Zaprešić</item>
    </izvorni_sadrzaj>
    <derivirana_varijabla naziv="DomainObject.Predmet.ProtuStrankaListFormatedWithAdress_1">
      <item>AUTO CENTAR MAGIC jednostavno društvo s ograničenom odgovornošću za usluge, Krapinska 35, 10290 Zaprešić</item>
    </derivirana_varijabla>
  </DomainObject.Predmet.ProtuStrankaListFormatedWithAdress>
  <DomainObject.Predmet.ProtuStrankaListFormatedWithAdressOIB>
    <izvorni_sadrzaj>
      <item>AUTO CENTAR MAGIC jednostavno društvo s ograničenom odgovornošću za usluge, OIB 96618737207, Krapinska 35, 10290 Zaprešić</item>
    </izvorni_sadrzaj>
    <derivirana_varijabla naziv="DomainObject.Predmet.ProtuStrankaListFormatedWithAdressOIB_1">
      <item>AUTO CENTAR MAGIC jednostavno društvo s ograničenom odgovornošću za usluge, OIB 96618737207, Krapinska 35, 10290 Zaprešić</item>
    </derivirana_varijabla>
  </DomainObject.Predmet.ProtuStrankaListFormatedWithAdressOIB>
  <DomainObject.Predmet.ProtuStrankaListNazivFormated>
    <izvorni_sadrzaj>
      <item>AUTO CENTAR MAGIC jednostavno društvo s ograničenom odgovornošću za usluge</item>
    </izvorni_sadrzaj>
    <derivirana_varijabla naziv="DomainObject.Predmet.ProtuStrankaListNazivFormated_1">
      <item>AUTO CENTAR MAGIC jednostavno društvo s ograničenom odgovornošću za usluge</item>
    </derivirana_varijabla>
  </DomainObject.Predmet.ProtuStrankaListNazivFormated>
  <DomainObject.Predmet.ProtuStrankaListNazivFormatedOIB>
    <izvorni_sadrzaj>
      <item>AUTO CENTAR MAGIC jednostavno društvo s ograničenom odgovornošću za usluge, OIB 96618737207</item>
    </izvorni_sadrzaj>
    <derivirana_varijabla naziv="DomainObject.Predmet.ProtuStrankaListNazivFormatedOIB_1">
      <item>AUTO CENTAR MAGIC jednostavno društvo s ograničenom odgovornošću za usluge, OIB 96618737207</item>
    </derivirana_varijabla>
  </DomainObject.Predmet.ProtuStrankaListNazivFormatedOIB>
  <DomainObject.Predmet.OstaliListFormated>
    <izvorni_sadrzaj>
      <item>Kristijan Stublić</item>
    </izvorni_sadrzaj>
    <derivirana_varijabla naziv="DomainObject.Predmet.OstaliListFormated_1">
      <item>Kristijan Stublić</item>
    </derivirana_varijabla>
  </DomainObject.Predmet.OstaliListFormated>
  <DomainObject.Predmet.OstaliListFormatedOIB>
    <izvorni_sadrzaj>
      <item>Kristijan Stublić, OIB 42690758306</item>
    </izvorni_sadrzaj>
    <derivirana_varijabla naziv="DomainObject.Predmet.OstaliListFormatedOIB_1">
      <item>Kristijan Stublić, OIB 42690758306</item>
    </derivirana_varijabla>
  </DomainObject.Predmet.OstaliListFormatedOIB>
  <DomainObject.Predmet.OstaliListFormatedWithAdress>
    <izvorni_sadrzaj>
      <item>Kristijan Stublić, Ul. M. Krleže 7., 10410 Kuče</item>
    </izvorni_sadrzaj>
    <derivirana_varijabla naziv="DomainObject.Predmet.OstaliListFormatedWithAdress_1">
      <item>Kristijan Stublić, Ul. M. Krleže 7., 10410 Kuče</item>
    </derivirana_varijabla>
  </DomainObject.Predmet.OstaliListFormatedWithAdress>
  <DomainObject.Predmet.OstaliListFormatedWithAdressOIB>
    <izvorni_sadrzaj>
      <item>Kristijan Stublić, OIB 42690758306, Ul. M. Krleže 7., 10410 Kuče</item>
    </izvorni_sadrzaj>
    <derivirana_varijabla naziv="DomainObject.Predmet.OstaliListFormatedWithAdressOIB_1">
      <item>Kristijan Stublić, OIB 42690758306, Ul. M. Krleže 7., 10410 Kuče</item>
    </derivirana_varijabla>
  </DomainObject.Predmet.OstaliListFormatedWithAdressOIB>
  <DomainObject.Predmet.OstaliListNazivFormated>
    <izvorni_sadrzaj>
      <item>Kristijan Stublić</item>
    </izvorni_sadrzaj>
    <derivirana_varijabla naziv="DomainObject.Predmet.OstaliListNazivFormated_1">
      <item>Kristijan Stublić</item>
    </derivirana_varijabla>
  </DomainObject.Predmet.OstaliListNazivFormated>
  <DomainObject.Predmet.OstaliListNazivFormatedOIB>
    <izvorni_sadrzaj>
      <item>Kristijan Stublić, OIB 42690758306</item>
    </izvorni_sadrzaj>
    <derivirana_varijabla naziv="DomainObject.Predmet.OstaliListNazivFormatedOIB_1">
      <item>Kristijan Stublić, OIB 42690758306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St-287/2018-5</izvorni_sadrzaj>
    <derivirana_varijabla naziv="DomainObject.PoslovniBrojDokumenta_1">St-287/2018-5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MAGIC jednostavno društvo s ograničenom odgovornošću za usluge</izvorni_sadrzaj>
    <derivirana_varijabla naziv="DomainObject.Predmet.ProtustrankaIDrugi_1">AUTO CENTAR MAGIC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MAGIC jednostavno društvo s ograničenom odgovornošću za usluge, OIB 96618737207, Krapinska 35, 10290 Zaprešić</izvorni_sadrzaj>
    <derivirana_varijabla naziv="DomainObject.Predmet.ProtustrankaIDrugiAdressOIB_1">AUTO CENTAR MAGIC jednostavno društvo s ograničenom odgovornošću za usluge, OIB 96618737207, Krapinska 35,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MAGIC jednostavno društvo s ograničenom odgovornošću za usluge</item>
      <item>FINA Regionalni centar Zagreb</item>
      <item>Kristijan Stublić</item>
    </izvorni_sadrzaj>
    <derivirana_varijabla naziv="DomainObject.Predmet.SudioniciListNaziv_1">
      <item>AUTO CENTAR MAGIC jednostavno društvo s ograničenom odgovornošću za usluge</item>
      <item>FINA Regionalni centar Zagreb</item>
      <item>Kristijan Stublić</item>
    </derivirana_varijabla>
  </DomainObject.Predmet.SudioniciListNaziv>
  <DomainObject.Predmet.SudioniciListAdressOIB>
    <izvorni_sadrzaj>
      <item>AUTO CENTAR MAGIC jednostavno društvo s ograničenom odgovornošću za usluge, OIB 96618737207, Krapinska 35,10290 Zaprešić</item>
      <item>FINA Regionalni centar Zagreb, OIB 85821130368, Trg svibanjskih žrtava 1995. br. 1,10000 Zagreb</item>
      <item>Kristijan Stublić, OIB 42690758306, Ul. M. Krleže 7.,10410 Kuče</item>
    </izvorni_sadrzaj>
    <derivirana_varijabla naziv="DomainObject.Predmet.SudioniciListAdressOIB_1">
      <item>AUTO CENTAR MAGIC jednostavno društvo s ograničenom odgovornošću za usluge, OIB 96618737207, Krapinska 35,10290 Zaprešić</item>
      <item>FINA Regionalni centar Zagreb, OIB 85821130368, Trg svibanjskih žrtava 1995. br. 1,10000 Zagreb</item>
      <item>Kristijan Stublić, OIB 42690758306, Ul. M. Krleže 7.,10410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29D87-1FD2-4C5B-95EA-DF352D0F8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2629</properties:Characters>
  <properties:Lines>76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