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538c" w14:paraId="460538c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5F5FA2">
        <w:rPr>
          <w:lang w:val="hr-HR"/>
        </w:rPr>
        <w:t>2</w:t>
      </w:r>
      <w:r w:rsidR="00B45BD3">
        <w:rPr>
          <w:lang w:val="hr-HR"/>
        </w:rPr>
        <w:t>24</w:t>
      </w:r>
      <w:r w:rsidR="00ED652A" w:rsidRPr="000664E3">
        <w:rPr>
          <w:lang w:val="hr-HR"/>
        </w:rPr>
        <w:t>/2015-2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B45BD3">
        <w:rPr>
          <w:lang w:val="hr-HR"/>
        </w:rPr>
        <w:t>HRVATSKA UDRUGA HR - INFO</w:t>
      </w:r>
      <w:r w:rsidR="00044C74">
        <w:rPr>
          <w:lang w:val="hr-HR"/>
        </w:rPr>
        <w:t xml:space="preserve">, </w:t>
      </w:r>
      <w:r w:rsidR="00B45BD3">
        <w:rPr>
          <w:lang w:val="hr-HR"/>
        </w:rPr>
        <w:t>Bjelovar</w:t>
      </w:r>
      <w:r w:rsidR="00667F45">
        <w:rPr>
          <w:lang w:val="hr-HR"/>
        </w:rPr>
        <w:t xml:space="preserve">, </w:t>
      </w:r>
      <w:r w:rsidR="00B45BD3">
        <w:rPr>
          <w:lang w:val="hr-HR"/>
        </w:rPr>
        <w:t>G. Karlovčana 40</w:t>
      </w:r>
      <w:r w:rsidR="00044C74">
        <w:rPr>
          <w:lang w:val="hr-HR"/>
        </w:rPr>
        <w:t xml:space="preserve">, </w:t>
      </w:r>
      <w:r w:rsidR="001A73A0">
        <w:rPr>
          <w:lang w:val="hr-HR"/>
        </w:rPr>
        <w:t xml:space="preserve"> r</w:t>
      </w:r>
      <w:r>
        <w:rPr>
          <w:lang w:val="hr-HR"/>
        </w:rPr>
        <w:t xml:space="preserve">egistarski broj: </w:t>
      </w:r>
      <w:r w:rsidR="005F5FA2">
        <w:rPr>
          <w:lang w:val="hr-HR"/>
        </w:rPr>
        <w:t>0700</w:t>
      </w:r>
      <w:r w:rsidR="00B45BD3">
        <w:rPr>
          <w:lang w:val="hr-HR"/>
        </w:rPr>
        <w:t>1253</w:t>
      </w:r>
      <w:r w:rsidR="00667F45">
        <w:rPr>
          <w:lang w:val="hr-HR"/>
        </w:rPr>
        <w:t>,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5F5FA2">
        <w:rPr>
          <w:lang w:val="hr-HR"/>
        </w:rPr>
        <w:t>4</w:t>
      </w:r>
      <w:r w:rsidR="00B45BD3">
        <w:rPr>
          <w:lang w:val="hr-HR"/>
        </w:rPr>
        <w:t>7021774635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B45BD3">
        <w:rPr>
          <w:lang w:val="hr-HR"/>
        </w:rPr>
        <w:t>224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45BD3">
        <w:rPr>
          <w:lang w:val="hr-HR"/>
        </w:rPr>
        <w:t>111.761,44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B6AD8">
        <w:rPr>
          <w:lang w:val="hr-HR"/>
        </w:rPr>
        <w:t>13</w:t>
      </w:r>
      <w:r w:rsidR="00961F80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7B6AD8">
        <w:rPr>
          <w:lang w:val="hr-HR"/>
        </w:rPr>
        <w:t>13</w:t>
      </w:r>
      <w:r w:rsidR="00870494">
        <w:rPr>
          <w:lang w:val="hr-HR"/>
        </w:rPr>
        <w:t>.11.2015.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BFE" w:rsidR="00087BFE">
      <w:r>
        <w:separator/>
      </w:r>
    </w:p>
  </w:endnote>
  <w:endnote w:id="0" w:type="continuationSeparator">
    <w:p w:rsidRDefault="00087BFE" w:rsidR="00087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BFE" w:rsidR="00087BFE">
      <w:r>
        <w:separator/>
      </w:r>
    </w:p>
  </w:footnote>
  <w:footnote w:id="0" w:type="continuationSeparator">
    <w:p w:rsidRDefault="00087BFE" w:rsidR="00087B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44C74"/>
    <w:rsid w:val="0007575C"/>
    <w:rsid w:val="00080DAD"/>
    <w:rsid w:val="00087BFE"/>
    <w:rsid w:val="000A68CC"/>
    <w:rsid w:val="000A7529"/>
    <w:rsid w:val="000B0158"/>
    <w:rsid w:val="000B6602"/>
    <w:rsid w:val="000C6B0C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5FA2"/>
    <w:rsid w:val="005F7D9A"/>
    <w:rsid w:val="00613E58"/>
    <w:rsid w:val="00617995"/>
    <w:rsid w:val="00627C97"/>
    <w:rsid w:val="0066780A"/>
    <w:rsid w:val="00667F45"/>
    <w:rsid w:val="00674F9D"/>
    <w:rsid w:val="006767EE"/>
    <w:rsid w:val="006A4487"/>
    <w:rsid w:val="006B32F7"/>
    <w:rsid w:val="00707E77"/>
    <w:rsid w:val="0076168D"/>
    <w:rsid w:val="007932EF"/>
    <w:rsid w:val="007B6AD8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80FDB"/>
    <w:rsid w:val="00AC06FD"/>
    <w:rsid w:val="00AE6203"/>
    <w:rsid w:val="00AF2235"/>
    <w:rsid w:val="00B322D7"/>
    <w:rsid w:val="00B45BD3"/>
    <w:rsid w:val="00B53C1D"/>
    <w:rsid w:val="00B7583B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80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F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F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F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80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F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F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F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HR-INFO, Bjelovar</izvorni_sadrzaj>
    <derivirana_varijabla naziv="DomainObject.Predmet.ProtustrankaFormated_1">  Hrvatska udruga HR-INFO, Bjelovar</derivirana_varijabla>
  </DomainObject.Predmet.ProtustrankaFormated>
  <DomainObject.Predmet.ProtustrankaFormatedOIB>
    <izvorni_sadrzaj>  Hrvatska udruga HR-INFO, Bjelovar, OIB 47021774635</izvorni_sadrzaj>
    <derivirana_varijabla naziv="DomainObject.Predmet.ProtustrankaFormatedOIB_1">  Hrvatska udruga HR-INFO, Bjelovar, OIB 47021774635</derivirana_varijabla>
  </DomainObject.Predmet.ProtustrankaFormatedOIB>
  <DomainObject.Predmet.ProtustrankaFormatedWithAdress>
    <izvorni_sadrzaj> Hrvatska udruga HR-INFO, Bjelovar, G. Karlovčana 40, 43000 Bjelovar</izvorni_sadrzaj>
    <derivirana_varijabla naziv="DomainObject.Predmet.ProtustrankaFormatedWithAdress_1"> Hrvatska udruga HR-INFO, Bjelovar, G. Karlovčana 40, 43000 Bjelovar</derivirana_varijabla>
  </DomainObject.Predmet.ProtustrankaFormatedWithAdress>
  <DomainObject.Predmet.ProtustrankaFormatedWithAdressOIB>
    <izvorni_sadrzaj> Hrvatska udruga HR-INFO, Bjelovar, OIB 47021774635, G. Karlovčana 40, 43000 Bjelovar</izvorni_sadrzaj>
    <derivirana_varijabla naziv="DomainObject.Predmet.ProtustrankaFormatedWithAdressOIB_1"> Hrvatska udruga HR-INFO, Bjelovar, OIB 47021774635, G. Karlovčana 40, 43000 Bjelovar</derivirana_varijabla>
  </DomainObject.Predmet.ProtustrankaFormatedWithAdressOIB>
  <DomainObject.Predmet.ProtustrankaWithAdress>
    <izvorni_sadrzaj>Hrvatska udruga HR-INFO, Bjelovar G. Karlovčana 40, 43000 Bjelovar</izvorni_sadrzaj>
    <derivirana_varijabla naziv="DomainObject.Predmet.ProtustrankaWithAdress_1">Hrvatska udruga HR-INFO, Bjelovar G. Karlovčana 40, 43000 Bjelovar</derivirana_varijabla>
  </DomainObject.Predmet.ProtustrankaWithAdress>
  <DomainObject.Predmet.ProtustrankaWithAdressOIB>
    <izvorni_sadrzaj>Hrvatska udruga HR-INFO, Bjelovar, OIB 47021774635, G. Karlovčana 40, 43000 Bjelovar</izvorni_sadrzaj>
    <derivirana_varijabla naziv="DomainObject.Predmet.ProtustrankaWithAdressOIB_1">Hrvatska udruga HR-INFO, Bjelovar, OIB 47021774635, G. Karlovčana 40, 43000 Bjelovar</derivirana_varijabla>
  </DomainObject.Predmet.ProtustrankaWithAdressOIB>
  <DomainObject.Predmet.ProtustrankaNazivFormated>
    <izvorni_sadrzaj>Hrvatska udruga HR-INFO, Bjelovar</izvorni_sadrzaj>
    <derivirana_varijabla naziv="DomainObject.Predmet.ProtustrankaNazivFormated_1">Hrvatska udruga HR-INFO, Bjelovar</derivirana_varijabla>
  </DomainObject.Predmet.ProtustrankaNazivFormated>
  <DomainObject.Predmet.ProtustrankaNazivFormatedOIB>
    <izvorni_sadrzaj>Hrvatska udruga HR-INFO, Bjelovar, OIB 47021774635</izvorni_sadrzaj>
    <derivirana_varijabla naziv="DomainObject.Predmet.ProtustrankaNazivFormatedOIB_1">Hrvatska udruga HR-INFO, Bjelovar, OIB 47021774635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Hrvatska udruga HR-INFO, Bjelovar</item>
    </izvorni_sadrzaj>
    <derivirana_varijabla naziv="DomainObject.Predmet.ProtuStrankaListFormated_1">
      <item>Hrvatska udruga HR-INFO, Bjelovar</item>
    </derivirana_varijabla>
  </DomainObject.Predmet.ProtuStrankaListFormated>
  <DomainObject.Predmet.ProtuStrankaListFormatedOIB>
    <izvorni_sadrzaj>
      <item>Hrvatska udruga HR-INFO, Bjelovar, OIB 47021774635</item>
    </izvorni_sadrzaj>
    <derivirana_varijabla naziv="DomainObject.Predmet.ProtuStrankaListFormatedOIB_1">
      <item>Hrvatska udruga HR-INFO, Bjelovar, OIB 47021774635</item>
    </derivirana_varijabla>
  </DomainObject.Predmet.ProtuStrankaListFormatedOIB>
  <DomainObject.Predmet.ProtuStrankaListFormatedWithAdress>
    <izvorni_sadrzaj>
      <item>Hrvatska udruga HR-INFO, Bjelovar, G. Karlovčana 40, 43000 Bjelovar</item>
    </izvorni_sadrzaj>
    <derivirana_varijabla naziv="DomainObject.Predmet.ProtuStrankaListFormatedWithAdress_1">
      <item>Hrvatska udruga HR-INFO, Bjelovar, G. Karlovčana 40, 43000 Bjelovar</item>
    </derivirana_varijabla>
  </DomainObject.Predmet.ProtuStrankaListFormatedWithAdress>
  <DomainObject.Predmet.ProtuStrankaListFormatedWithAdressOIB>
    <izvorni_sadrzaj>
      <item>Hrvatska udruga HR-INFO, Bjelovar, OIB 47021774635, G. Karlovčana 40, 43000 Bjelovar</item>
    </izvorni_sadrzaj>
    <derivirana_varijabla naziv="DomainObject.Predmet.ProtuStrankaListFormatedWithAdressOIB_1">
      <item>Hrvatska udruga HR-INFO, Bjelovar, OIB 47021774635, G. Karlovčana 40, 43000 Bjelovar</item>
    </derivirana_varijabla>
  </DomainObject.Predmet.ProtuStrankaListFormatedWithAdressOIB>
  <DomainObject.Predmet.ProtuStrankaListNazivFormated>
    <izvorni_sadrzaj>
      <item>Hrvatska udruga HR-INFO, Bjelovar</item>
    </izvorni_sadrzaj>
    <derivirana_varijabla naziv="DomainObject.Predmet.ProtuStrankaListNazivFormated_1">
      <item>Hrvatska udruga HR-INFO, Bjelovar</item>
    </derivirana_varijabla>
  </DomainObject.Predmet.ProtuStrankaListNazivFormated>
  <DomainObject.Predmet.ProtuStrankaListNazivFormatedOIB>
    <izvorni_sadrzaj>
      <item>Hrvatska udruga HR-INFO, Bjelovar, OIB 47021774635</item>
    </izvorni_sadrzaj>
    <derivirana_varijabla naziv="DomainObject.Predmet.ProtuStrankaListNazivFormatedOIB_1">
      <item>Hrvatska udruga HR-INFO, Bjelovar, OIB 47021774635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Hrvatska udruga HR-INFO, Bjelovar</izvorni_sadrzaj>
    <derivirana_varijabla naziv="DomainObject.Predmet.ProtustrankaIDrugi_1">Hrvatska udruga HR-INFO,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Hrvatska udruga HR-INFO, Bjelovar, OIB 47021774635, G. Karlovčana 40, 43000 Bjelovar</izvorni_sadrzaj>
    <derivirana_varijabla naziv="DomainObject.Predmet.ProtustrankaIDrugiAdressOIB_1">Hrvatska udruga HR-INFO, Bjelovar, OIB 47021774635, G. Karlovčana 40,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Hrvatska udruga HR-INFO, Bjelovar</item>
    </izvorni_sadrzaj>
    <derivirana_varijabla naziv="DomainObject.Predmet.SudioniciListNaziv_1">
      <item>FINA, RC ZAGREB, Podružnica Bjelovar</item>
      <item>Hrvatska udruga HR-INFO, Bjelovar</item>
    </derivirana_varijabla>
  </DomainObject.Predmet.SudioniciListNaziv>
  <DomainObject.Predmet.SudioniciListAdressOIB>
    <izvorni_sadrzaj>
      <item>FINA, RC ZAGREB, Podružnica Bjelovar, OIB 85821130368, F. Supila 4,43000 Bjelovar</item>
      <item>Hrvatska udruga HR-INFO, Bjelovar, OIB 47021774635, G. Karlovčana 40,43000 Bjelovar</item>
    </izvorni_sadrzaj>
    <derivirana_varijabla naziv="DomainObject.Predmet.SudioniciListAdressOIB_1">
      <item>FINA, RC ZAGREB, Podružnica Bjelovar, OIB 85821130368, F. Supila 4,43000 Bjelovar</item>
      <item>Hrvatska udruga HR-INFO, Bjelovar, OIB 47021774635, G. Karlovčana 40,43000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47021774635</item>
    </izvorni_sadrzaj>
    <derivirana_varijabla naziv="DomainObject.Predmet.SudioniciListNazivOIB_1">
      <item>, OIB 85821130368</item>
      <item>, OIB 47021774635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27C152-C4BF-48EF-BEBF-F14B6035EC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294</properties:Words>
  <properties:Characters>1626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2015-11-13T08:24:00Z</dcterms:created>
  <dc:creator>ssabljic</dc:creator>
  <cp:lastModifiedBy>Miroslav Lovreković</cp:lastModifiedBy>
  <cp:lastPrinted>2015-11-04T08:54:00Z</cp:lastPrinted>
  <dcterms:modified xmlns:xsi="http://www.w3.org/2001/XMLSchema-instance" xsi:type="dcterms:W3CDTF">2015-11-17T10:49:00Z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