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bb2a" w14:paraId="e03bb2a" w:rsidRDefault="00F9783E" w:rsidP="00F9783E" w:rsidR="00F9783E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9783E" w:rsidP="00F9783E" w:rsidR="00F9783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9783E" w:rsidP="00F9783E" w:rsidR="00F9783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9783E" w:rsidP="00F9783E" w:rsidR="00F9783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F9783E" w:rsidP="00F9783E" w:rsidR="00F9783E">
      <w:pPr>
        <w:rPr>
          <w:rFonts w:cs="Times New Roman"/>
        </w:rPr>
      </w:pPr>
    </w:p>
    <w:p w:rsidRDefault="00F9783E" w:rsidP="00F9783E" w:rsidR="00F9783E">
      <w:pPr>
        <w:rPr>
          <w:rFonts w:cs="Times New Roman"/>
        </w:rPr>
      </w:pPr>
    </w:p>
    <w:p w:rsidRDefault="00F9783E" w:rsidP="00F9783E" w:rsidR="00F9783E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F9783E" w:rsidP="00F9783E" w:rsidR="00F9783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783E" w:rsidP="00F9783E" w:rsidR="00F9783E">
      <w:pPr>
        <w:jc w:val="center"/>
        <w:rPr>
          <w:rFonts w:cs="Times New Roman"/>
        </w:rPr>
      </w:pPr>
    </w:p>
    <w:p w:rsidRDefault="00F9783E" w:rsidP="00F9783E" w:rsidR="00F978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NOVI POČETAK j.d.o.o., OIB: 75198194544 sa sjedištem u Ivana Gundulića 2, 42223 Varaždinske Toplice</w:t>
      </w:r>
      <w:r>
        <w:rPr>
          <w:rFonts w:cs="Times New Roman"/>
        </w:rPr>
        <w:t>, 8. svibnja 2017.</w:t>
      </w:r>
    </w:p>
    <w:p w:rsidRDefault="00F9783E" w:rsidP="00F9783E" w:rsidR="00F9783E">
      <w:pPr>
        <w:spacing w:after="0"/>
        <w:ind w:firstLine="708"/>
        <w:jc w:val="both"/>
        <w:rPr>
          <w:rFonts w:cs="Times New Roman"/>
        </w:rPr>
      </w:pPr>
    </w:p>
    <w:p w:rsidRDefault="00F9783E" w:rsidP="00F9783E" w:rsidR="00F9783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F9783E" w:rsidP="00F9783E" w:rsidR="00F9783E">
      <w:pPr>
        <w:spacing w:after="0"/>
        <w:jc w:val="center"/>
        <w:rPr>
          <w:rFonts w:cs="Times New Roman"/>
        </w:rPr>
      </w:pPr>
    </w:p>
    <w:p w:rsidRDefault="00F9783E" w:rsidP="00F9783E" w:rsidR="00F9783E">
      <w:pPr>
        <w:spacing w:after="0"/>
        <w:jc w:val="center"/>
        <w:rPr>
          <w:rFonts w:cs="Times New Roman"/>
        </w:rPr>
      </w:pPr>
    </w:p>
    <w:p w:rsidRDefault="00F9783E" w:rsidP="00F9783E" w:rsidR="00F9783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NOVI POČETAK j.d.o.o., OIB: 75198194544 sa sjedištem u Ivana Gundulića 2, 42223 Varaždinske Toplice.</w:t>
      </w:r>
    </w:p>
    <w:p w:rsidRDefault="00F9783E" w:rsidP="00F9783E" w:rsidR="00F9783E">
      <w:pPr>
        <w:pStyle w:val="Odlomakpopisa"/>
        <w:ind w:left="1080"/>
        <w:rPr>
          <w:rFonts w:cs="Times New Roman"/>
        </w:rPr>
      </w:pPr>
    </w:p>
    <w:p w:rsidRDefault="00F9783E" w:rsidP="00F9783E" w:rsidR="00F9783E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Za stečajnog upravitelja imenuje se Nikola Remenar, Dubrovačka 14, 10410 Velika Gorica, OIB: 48313195864.</w:t>
      </w:r>
    </w:p>
    <w:p w:rsidRDefault="00F9783E" w:rsidP="00F9783E" w:rsidR="00F9783E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F9783E" w:rsidP="00F9783E" w:rsidR="00F9783E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F9783E" w:rsidP="00F9783E" w:rsidR="00F9783E">
      <w:pPr>
        <w:pStyle w:val="Odlomakpopisa"/>
        <w:ind w:left="1080"/>
        <w:rPr>
          <w:rFonts w:cs="Times New Roman"/>
        </w:rPr>
      </w:pPr>
    </w:p>
    <w:p w:rsidRDefault="00F9783E" w:rsidP="00F9783E" w:rsidR="00F9783E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F9783E" w:rsidP="00F9783E" w:rsidR="00F9783E">
      <w:pPr>
        <w:jc w:val="center"/>
        <w:rPr>
          <w:rFonts w:cs="Times New Roman"/>
        </w:rPr>
      </w:pPr>
    </w:p>
    <w:p w:rsidRDefault="00F9783E" w:rsidP="00F9783E" w:rsidR="00F9783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783E" w:rsidP="00F9783E" w:rsidR="00F9783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</w:t>
      </w:r>
      <w:r>
        <w:rPr>
          <w:rFonts w:cs="Times New Roman"/>
        </w:rPr>
        <w:t>ancijska agencija podnijela je 22</w:t>
      </w:r>
      <w:r>
        <w:rPr>
          <w:rFonts w:cs="Times New Roman"/>
        </w:rPr>
        <w:t xml:space="preserve">. veljače 2017.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</w:t>
      </w:r>
      <w:r>
        <w:rPr>
          <w:rFonts w:cs="Times New Roman"/>
        </w:rPr>
        <w:lastRenderedPageBreak/>
        <w:t>i kojim je pozvao vjerovnike da najkasnije u roku od četrdeset pet dana od objave oglasa predlože otvaranje stečajnoga postupka.</w:t>
      </w:r>
    </w:p>
    <w:p w:rsidRDefault="00F9783E" w:rsidP="00F9783E" w:rsidR="00F9783E">
      <w:pPr>
        <w:spacing w:after="0"/>
        <w:rPr>
          <w:rFonts w:cs="Times New Roman"/>
        </w:rPr>
      </w:pPr>
    </w:p>
    <w:p w:rsidRDefault="00F9783E" w:rsidP="00F9783E" w:rsidR="00F9783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9783E" w:rsidP="00F9783E" w:rsidR="00F9783E">
      <w:pPr>
        <w:jc w:val="both"/>
        <w:rPr>
          <w:rFonts w:cs="Times New Roman"/>
        </w:rPr>
      </w:pPr>
    </w:p>
    <w:p w:rsidRDefault="00F9783E" w:rsidP="00F9783E" w:rsidR="00F9783E">
      <w:pPr>
        <w:jc w:val="both"/>
        <w:rPr>
          <w:rFonts w:cs="Times New Roman"/>
        </w:rPr>
      </w:pPr>
    </w:p>
    <w:p w:rsidRDefault="00F9783E" w:rsidP="00F9783E" w:rsidR="00F9783E">
      <w:pPr>
        <w:jc w:val="center"/>
        <w:rPr>
          <w:rFonts w:cs="Times New Roman"/>
        </w:rPr>
      </w:pPr>
      <w:r>
        <w:rPr>
          <w:rFonts w:cs="Times New Roman"/>
        </w:rPr>
        <w:t>U Varaždin, 8. svibnja 2017.</w:t>
      </w:r>
    </w:p>
    <w:p w:rsidRDefault="00F9783E" w:rsidP="00F9783E" w:rsidR="00F9783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F9783E" w:rsidP="00F9783E" w:rsidR="00F9783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F9783E" w:rsidP="00F9783E" w:rsidR="00F9783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285EB7">
        <w:rPr>
          <w:rFonts w:cs="Times New Roman"/>
        </w:rPr>
        <w:t>, v.r.</w:t>
      </w:r>
    </w:p>
    <w:p w:rsidRDefault="00F9783E" w:rsidP="00F9783E" w:rsidR="00F9783E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F9783E" w:rsidP="00F9783E" w:rsidR="00F9783E">
      <w:pPr>
        <w:jc w:val="both"/>
      </w:pPr>
      <w:r>
        <w:rPr>
          <w:rFonts w:cs="Times New Roman"/>
        </w:rPr>
        <w:t xml:space="preserve"> </w:t>
      </w:r>
      <w:r>
        <w:t>UPUTA O PRAVNOM LIJEKU:</w:t>
      </w:r>
    </w:p>
    <w:p w:rsidRDefault="00F9783E" w:rsidP="00F9783E" w:rsidR="00F9783E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9783E" w:rsidP="00F9783E" w:rsidR="00F9783E">
      <w:pPr>
        <w:spacing w:after="0"/>
        <w:rPr>
          <w:rFonts w:hAnsi="Calibri" w:ascii="Calibri"/>
          <w:sz w:val="22"/>
          <w:szCs w:val="22"/>
        </w:rPr>
      </w:pPr>
    </w:p>
    <w:p w:rsidRDefault="00F9783E" w:rsidP="00F9783E" w:rsidR="00F9783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783E" w:rsidP="00F9783E" w:rsidR="00F9783E">
      <w:pPr>
        <w:spacing w:after="0"/>
        <w:rPr>
          <w:rFonts w:cs="Times New Roman"/>
        </w:rPr>
      </w:pPr>
    </w:p>
    <w:p w:rsidRDefault="00F9783E" w:rsidP="00F9783E" w:rsidR="00F978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F9783E" w:rsidP="00F9783E" w:rsidR="00F978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Dužnik, NOVI POČETAK j.d.o.o., Ivana Gundulića 2, 42223 Varaždinske Toplice</w:t>
      </w:r>
    </w:p>
    <w:p w:rsidRDefault="00F9783E" w:rsidP="00F9783E" w:rsidR="00F978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rPr>
          <w:rFonts w:cs="Times New Roman"/>
        </w:rPr>
        <w:t xml:space="preserve">Robert </w:t>
      </w:r>
      <w:proofErr w:type="spellStart"/>
      <w:r>
        <w:rPr>
          <w:rFonts w:cs="Times New Roman"/>
        </w:rPr>
        <w:t>Patajac</w:t>
      </w:r>
      <w:proofErr w:type="spellEnd"/>
      <w:r>
        <w:rPr>
          <w:rFonts w:cs="Times New Roman"/>
        </w:rPr>
        <w:t>, Antuna Gustava Matoša 19, 33520 Slatina</w:t>
      </w:r>
    </w:p>
    <w:p w:rsidRDefault="00F9783E" w:rsidP="00F9783E" w:rsidR="00F9783E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 Nikola Remenar, Dubrovačka 14, 10410 Velika Gorica</w:t>
      </w:r>
    </w:p>
    <w:p w:rsidRDefault="00F9783E" w:rsidP="00F9783E" w:rsidR="00F978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F9783E" w:rsidP="00F9783E" w:rsidR="00F978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</w:t>
      </w:r>
      <w:r>
        <w:rPr>
          <w:rFonts w:cs="Times New Roman"/>
        </w:rPr>
        <w:t xml:space="preserve">Varaždin, </w:t>
      </w:r>
      <w:proofErr w:type="spellStart"/>
      <w:r>
        <w:rPr>
          <w:rFonts w:cs="Times New Roman"/>
        </w:rPr>
        <w:t>Graberje</w:t>
      </w:r>
      <w:proofErr w:type="spellEnd"/>
      <w:r>
        <w:rPr>
          <w:rFonts w:cs="Times New Roman"/>
        </w:rPr>
        <w:t xml:space="preserve"> 1</w:t>
      </w:r>
    </w:p>
    <w:p w:rsidRDefault="00F9783E" w:rsidP="00F9783E" w:rsidR="00F978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F9783E" w:rsidP="00F9783E" w:rsidR="00F9783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367" w:rsidP="00537B78" w:rsidR="00D37367">
      <w:r>
        <w:separator/>
      </w:r>
    </w:p>
  </w:endnote>
  <w:endnote w:id="0" w:type="continuationSeparator">
    <w:p w:rsidRDefault="00D37367" w:rsidP="00537B78" w:rsidR="00D37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367" w:rsidP="00537B78" w:rsidR="00D37367">
      <w:r>
        <w:separator/>
      </w:r>
    </w:p>
  </w:footnote>
  <w:footnote w:id="0" w:type="continuationSeparator">
    <w:p w:rsidRDefault="00D37367" w:rsidP="00537B78" w:rsidR="00D37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783E" w:rsidR="008333A9">
    <w:pPr>
      <w:pStyle w:val="Zaglavlje"/>
    </w:pPr>
    <w:r>
      <w:rPr>
        <w:rStyle w:val="PozadinaSvijetloCrvena"/>
        <w:shd w:fill="auto" w:color="auto" w:val="clear"/>
      </w:rPr>
      <w:t>Poslovni broj: 5 St-101/17-4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EB7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240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367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783E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133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St-101/2017-4</izvorni_sadrzaj>
    <derivirana_varijabla naziv="DomainObject.Oznaka_1">St-101/2017-4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provredbu skraćenog st. postupka</izvorni_sadrzaj>
    <derivirana_varijabla naziv="DomainObject.Predmet.Opis_1">Prijedlog za provredbu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POČETAK jednostavno društvo s ograničenom odgovornošću za usluge i trgovinu</izvorni_sadrzaj>
    <derivirana_varijabla naziv="DomainObject.Predmet.ProtustrankaFormated_1">  NOVI POČETAK jednostavno društvo s ograničenom odgovornošću za usluge i trgovinu</derivirana_varijabla>
  </DomainObject.Predmet.ProtustrankaFormated>
  <DomainObject.Predmet.ProtustrankaFormatedOIB>
    <izvorni_sadrzaj>  NOVI POČETAK jednostavno društvo s ograničenom odgovornošću za usluge i trgovinu, OIB 75198194544</izvorni_sadrzaj>
    <derivirana_varijabla naziv="DomainObject.Predmet.ProtustrankaFormatedOIB_1">  NOVI POČETAK jednostavno društvo s ograničenom odgovornošću za usluge i trgovinu, OIB 75198194544</derivirana_varijabla>
  </DomainObject.Predmet.ProtustrankaFormatedOIB>
  <DomainObject.Predmet.ProtustrankaFormatedWithAdress>
    <izvorni_sadrzaj> NOVI POČETAK jednostavno društvo s ograničenom odgovornošću za usluge i trgovinu, Ivana Gundulića 2, 42223 Varaždinske Toplice</izvorni_sadrzaj>
    <derivirana_varijabla naziv="DomainObject.Predmet.ProtustrankaFormatedWithAdress_1"> NOVI POČETAK jednostavno društvo s ograničenom odgovornošću za usluge i trgovinu, Ivana Gundulića 2, 42223 Varaždinske Toplice</derivirana_varijabla>
  </DomainObject.Predmet.ProtustrankaFormatedWithAdress>
  <DomainObject.Predmet.ProtustrankaFormatedWithAdressOIB>
    <izvorni_sadrzaj> NOVI POČETAK jednostavno društvo s ograničenom odgovornošću za usluge i trgovinu, OIB 75198194544, Ivana Gundulića 2, 42223 Varaždinske Toplice</izvorni_sadrzaj>
    <derivirana_varijabla naziv="DomainObject.Predmet.ProtustrankaFormatedWithAdressOIB_1"> NOVI POČETAK jednostavno društvo s ograničenom odgovornošću za usluge i trgovinu, OIB 75198194544, Ivana Gundulića 2, 42223 Varaždinske Toplice</derivirana_varijabla>
  </DomainObject.Predmet.ProtustrankaFormatedWithAdressOIB>
  <DomainObject.Predmet.ProtustrankaWithAdress>
    <izvorni_sadrzaj>NOVI POČETAK jednostavno društvo s ograničenom odgovornošću za usluge i trgovinu Ivana Gundulića 2, 42223 Varaždinske Toplice</izvorni_sadrzaj>
    <derivirana_varijabla naziv="DomainObject.Predmet.ProtustrankaWithAdress_1">NOVI POČETAK jednostavno društvo s ograničenom odgovornošću za usluge i trgovinu Ivana Gundulića 2, 42223 Varaždinske Toplice</derivirana_varijabla>
  </DomainObject.Predmet.ProtustrankaWithAdress>
  <DomainObject.Predmet.ProtustrankaWithAdressOIB>
    <izvorni_sadrzaj>NOVI POČETAK jednostavno društvo s ograničenom odgovornošću za usluge i trgovinu, OIB 75198194544, Ivana Gundulića 2, 42223 Varaždinske Toplice</izvorni_sadrzaj>
    <derivirana_varijabla naziv="DomainObject.Predmet.ProtustrankaWithAdressOIB_1">NOVI POČETAK jednostavno društvo s ograničenom odgovornošću za usluge i trgovinu, OIB 75198194544, Ivana Gundulića 2, 42223 Varaždinske Toplice</derivirana_varijabla>
  </DomainObject.Predmet.ProtustrankaWithAdressOIB>
  <DomainObject.Predmet.ProtustrankaNazivFormated>
    <izvorni_sadrzaj>NOVI POČETAK jednostavno društvo s ograničenom odgovornošću za usluge i trgovinu</izvorni_sadrzaj>
    <derivirana_varijabla naziv="DomainObject.Predmet.ProtustrankaNazivFormated_1">NOVI POČETAK jednostavno društvo s ograničenom odgovornošću za usluge i trgovinu</derivirana_varijabla>
  </DomainObject.Predmet.ProtustrankaNazivFormated>
  <DomainObject.Predmet.ProtustrankaNazivFormatedOIB>
    <izvorni_sadrzaj>NOVI POČETAK jednostavno društvo s ograničenom odgovornošću za usluge i trgovinu, OIB 75198194544</izvorni_sadrzaj>
    <derivirana_varijabla naziv="DomainObject.Predmet.ProtustrankaNazivFormatedOIB_1">NOVI POČETAK jednostavno društvo s ograničenom odgovornošću za usluge i trgovinu, OIB 75198194544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18458.52</izvorni_sadrzaj>
    <derivirana_varijabla naziv="DomainObject.Predmet.TrenutnaVrijednost_1">18458.52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 POČETAK jednostavno društvo s ograničenom odgovornošću za usluge i trgovinu</item>
    </izvorni_sadrzaj>
    <derivirana_varijabla naziv="DomainObject.Predmet.ProtuStrankaListFormated_1">
      <item>NOVI POČETAK jednostavno društvo s ograničenom odgovornošću za usluge i trgovinu</item>
    </derivirana_varijabla>
  </DomainObject.Predmet.ProtuStrankaListFormated>
  <DomainObject.Predmet.ProtuStrankaListFormatedOIB>
    <izvorni_sadrzaj>
      <item>NOVI POČETAK jednostavno društvo s ograničenom odgovornošću za usluge i trgovinu, OIB 75198194544</item>
    </izvorni_sadrzaj>
    <derivirana_varijabla naziv="DomainObject.Predmet.ProtuStrankaListFormatedOIB_1">
      <item>NOVI POČETAK jednostavno društvo s ograničenom odgovornošću za usluge i trgovinu, OIB 75198194544</item>
    </derivirana_varijabla>
  </DomainObject.Predmet.ProtuStrankaListFormatedOIB>
  <DomainObject.Predmet.ProtuStrankaListFormatedWithAdress>
    <izvorni_sadrzaj>
      <item>NOVI POČETAK jednostavno društvo s ograničenom odgovornošću za usluge i trgovinu, Ivana Gundulića 2, 42223 Varaždinske Toplice</item>
    </izvorni_sadrzaj>
    <derivirana_varijabla naziv="DomainObject.Predmet.ProtuStrankaListFormatedWithAdress_1">
      <item>NOVI POČETAK jednostavno društvo s ograničenom odgovornošću za usluge i trgovinu, Ivana Gundulića 2, 42223 Varaždinske Toplice</item>
    </derivirana_varijabla>
  </DomainObject.Predmet.ProtuStrankaListFormatedWithAdress>
  <DomainObject.Predmet.ProtuStrankaListFormatedWithAdressOIB>
    <izvorni_sadrzaj>
      <item>NOVI POČETAK jednostavno društvo s ograničenom odgovornošću za usluge i trgovinu, OIB 75198194544, Ivana Gundulića 2, 42223 Varaždinske Toplice</item>
    </izvorni_sadrzaj>
    <derivirana_varijabla naziv="DomainObject.Predmet.ProtuStrankaListFormatedWithAdressOIB_1">
      <item>NOVI POČETAK jednostavno društvo s ograničenom odgovornošću za usluge i trgovinu, OIB 75198194544, Ivana Gundulića 2, 42223 Varaždinske Toplice</item>
    </derivirana_varijabla>
  </DomainObject.Predmet.ProtuStrankaListFormatedWithAdressOIB>
  <DomainObject.Predmet.ProtuStrankaListNazivFormated>
    <izvorni_sadrzaj>
      <item>NOVI POČETAK jednostavno društvo s ograničenom odgovornošću za usluge i trgovinu</item>
    </izvorni_sadrzaj>
    <derivirana_varijabla naziv="DomainObject.Predmet.ProtuStrankaListNazivFormated_1">
      <item>NOVI POČETAK jednostavno društvo s ograničenom odgovornošću za usluge i trgovinu</item>
    </derivirana_varijabla>
  </DomainObject.Predmet.ProtuStrankaListNazivFormated>
  <DomainObject.Predmet.ProtuStrankaListNazivFormatedOIB>
    <izvorni_sadrzaj>
      <item>NOVI POČETAK jednostavno društvo s ograničenom odgovornošću za usluge i trgovinu, OIB 75198194544</item>
    </izvorni_sadrzaj>
    <derivirana_varijabla naziv="DomainObject.Predmet.ProtuStrankaListNazivFormatedOIB_1">
      <item>NOVI POČETAK jednostavno društvo s ograničenom odgovornošću za usluge i trgovinu, OIB 75198194544</item>
    </derivirana_varijabla>
  </DomainObject.Predmet.ProtuStrankaListNazivFormatedOIB>
  <DomainObject.Predmet.OstaliListFormated>
    <izvorni_sadrzaj>
      <item>e-Oglasna</item>
      <item>Sudski registar</item>
      <item>Robert Patajac</item>
    </izvorni_sadrzaj>
    <derivirana_varijabla naziv="DomainObject.Predmet.OstaliListFormated_1">
      <item>e-Oglasna</item>
      <item>Sudski registar</item>
      <item>Robert Patajac</item>
    </derivirana_varijabla>
  </DomainObject.Predmet.OstaliListFormated>
  <DomainObject.Predmet.OstaliListFormatedOIB>
    <izvorni_sadrzaj>
      <item>e-Oglasna</item>
      <item>Sudski registar</item>
      <item>Robert Patajac, OIB 53593762683</item>
    </izvorni_sadrzaj>
    <derivirana_varijabla naziv="DomainObject.Predmet.OstaliListFormatedOIB_1">
      <item>e-Oglasna</item>
      <item>Sudski registar</item>
      <item>Robert Patajac, OIB 53593762683</item>
    </derivirana_varijabla>
  </DomainObject.Predmet.OstaliListFormatedOIB>
  <DomainObject.Predmet.OstaliListFormatedWithAdress>
    <izvorni_sadrzaj>
      <item>e-Oglasna</item>
      <item>Sudski registar</item>
      <item>Robert Patajac, Antuna Gustava Matoša 19, 33520 Slatina</item>
    </izvorni_sadrzaj>
    <derivirana_varijabla naziv="DomainObject.Predmet.OstaliListFormatedWithAdress_1">
      <item>e-Oglasna</item>
      <item>Sudski registar</item>
      <item>Robert Patajac, Antuna Gustava Matoša 19, 33520 Slatina</item>
    </derivirana_varijabla>
  </DomainObject.Predmet.OstaliListFormatedWithAdress>
  <DomainObject.Predmet.OstaliListFormatedWithAdressOIB>
    <izvorni_sadrzaj>
      <item>e-Oglasna</item>
      <item>Sudski registar</item>
      <item>Robert Patajac, OIB 53593762683, Antuna Gustava Matoša 19, 33520 Slatina</item>
    </izvorni_sadrzaj>
    <derivirana_varijabla naziv="DomainObject.Predmet.OstaliListFormatedWithAdressOIB_1">
      <item>e-Oglasna</item>
      <item>Sudski registar</item>
      <item>Robert Patajac, OIB 53593762683, Antuna Gustava Matoša 19, 33520 Slatina</item>
    </derivirana_varijabla>
  </DomainObject.Predmet.OstaliListFormatedWithAdressOIB>
  <DomainObject.Predmet.OstaliListNazivFormated>
    <izvorni_sadrzaj>
      <item>e-Oglasna</item>
      <item>Sudski registar</item>
      <item>Robert Patajac</item>
    </izvorni_sadrzaj>
    <derivirana_varijabla naziv="DomainObject.Predmet.OstaliListNazivFormated_1">
      <item>e-Oglasna</item>
      <item>Sudski registar</item>
      <item>Robert Patajac</item>
    </derivirana_varijabla>
  </DomainObject.Predmet.OstaliListNazivFormated>
  <DomainObject.Predmet.OstaliListNazivFormatedOIB>
    <izvorni_sadrzaj>
      <item>e-Oglasna</item>
      <item>Sudski registar</item>
      <item>Robert Patajac, OIB 53593762683</item>
    </izvorni_sadrzaj>
    <derivirana_varijabla naziv="DomainObject.Predmet.OstaliListNazivFormatedOIB_1">
      <item>e-Oglasna</item>
      <item>Sudski registar</item>
      <item>Robert Patajac, OIB 53593762683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St-101/2017-4</izvorni_sadrzaj>
    <derivirana_varijabla naziv="DomainObject.PoslovniBrojDokumenta_1">St-101/2017-4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 POČETAK jednostavno društvo s ograničenom odgovornošću za usluge i trgovinu</izvorni_sadrzaj>
    <derivirana_varijabla naziv="DomainObject.Predmet.ProtustrankaIDrugi_1">NOVI POČETAK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 POČETAK jednostavno društvo s ograničenom odgovornošću za usluge i trgovinu, OIB 75198194544, Ivana Gundulića 2, 42223 Varaždinske Toplice</izvorni_sadrzaj>
    <derivirana_varijabla naziv="DomainObject.Predmet.ProtustrankaIDrugiAdressOIB_1">NOVI POČETAK jednostavno društvo s ograničenom odgovornošću za usluge i trgovinu, OIB 75198194544, Ivana Gundulića 2,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 POČETAK jednostavno društvo s ograničenom odgovornošću za usluge i trgovinu</item>
      <item>e-Oglasna</item>
      <item>Sudski registar</item>
      <item>Robert Patajac</item>
    </izvorni_sadrzaj>
    <derivirana_varijabla naziv="DomainObject.Predmet.SudioniciListNaziv_1">
      <item>Financijska agencija</item>
      <item>NOVI POČETAK jednostavno društvo s ograničenom odgovornošću za usluge i trgovinu</item>
      <item>e-Oglasna</item>
      <item>Sudski registar</item>
      <item>Robert Patajac</item>
    </derivirana_varijabla>
  </DomainObject.Predmet.SudioniciListNaziv>
  <DomainObject.Predmet.SudioniciListAdressOIB>
    <izvorni_sadrzaj>
      <item>Financijska agencija, OIB 85821130368, Ulica grada Vukovara 70,10000 Zagreb</item>
      <item>NOVI POČETAK jednostavno društvo s ograničenom odgovornošću za usluge i trgovinu, OIB 75198194544, Ivana Gundulića 2,42223 Varaždinske Toplice</item>
      <item>e-Oglasna</item>
      <item>Sudski registar</item>
      <item>Robert Patajac, OIB 53593762683, Antuna Gustava Matoša 19,33520 Slatina</item>
    </izvorni_sadrzaj>
    <derivirana_varijabla naziv="DomainObject.Predmet.SudioniciListAdressOIB_1">
      <item>Financijska agencija, OIB 85821130368, Ulica grada Vukovara 70,10000 Zagreb</item>
      <item>NOVI POČETAK jednostavno društvo s ograničenom odgovornošću za usluge i trgovinu, OIB 75198194544, Ivana Gundulića 2,42223 Varaždinske Toplice</item>
      <item>e-Oglasna</item>
      <item>Sudski registar</item>
      <item>Robert Patajac, OIB 53593762683, Antuna Gustava Matoša 19,33520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16658-C6AC-429B-B731-56EB5747A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2782</properties:Characters>
  <properties:Lines>74</properties:Lines>
  <properties:Paragraphs>28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2017-05-08T08:10:00Z</cp:lastPrinted>
  <dcterms:modified xmlns:xsi="http://www.w3.org/2001/XMLSchema-instance" xsi:type="dcterms:W3CDTF">2017-05-08T08:11:00Z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