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4b0a" w14:paraId="cbd4b0a" w:rsidRDefault="001B00A4" w:rsidP="00910611" w:rsidR="001B00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0A4" w:rsidP="00910611" w:rsidR="001B00A4">
      <w:r>
        <w:rPr>
          <w:rFonts w:eastAsia="MS Mincho"/>
        </w:rPr>
        <w:t xml:space="preserve">   REPUBLIKA HRVATSKA</w:t>
      </w:r>
    </w:p>
    <w:p w:rsidRDefault="001B00A4" w:rsidP="00910611" w:rsidR="001B00A4">
      <w:r>
        <w:rPr>
          <w:rFonts w:eastAsia="MS Mincho"/>
        </w:rPr>
        <w:t>TRGOVAČKI SUD U RIJECI</w:t>
      </w:r>
    </w:p>
    <w:p w:rsidRDefault="001B00A4" w:rsidR="001B00A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3F7E" w:rsidP="00FC3F7E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 w:rsidR="00F50A1A">
        <w:t>311/17-47</w:t>
      </w:r>
    </w:p>
    <w:p w:rsidRDefault="00872579" w:rsidP="00726A98" w:rsidR="00872579" w:rsidRPr="0087210C">
      <w:pPr>
        <w:jc w:val="both"/>
      </w:pPr>
    </w:p>
    <w:p w:rsidRDefault="0087210C" w:rsidP="0087210C" w:rsidR="00726A98" w:rsidRPr="00EA6FE9">
      <w:pPr>
        <w:jc w:val="center"/>
      </w:pPr>
      <w:r w:rsidRPr="00EA6FE9">
        <w:t>R E P U B L I K A    H R V A T S K A</w:t>
      </w:r>
    </w:p>
    <w:p w:rsidRDefault="0087210C" w:rsidP="0087210C" w:rsidR="0087210C" w:rsidRPr="00EA6FE9">
      <w:pPr>
        <w:jc w:val="center"/>
      </w:pPr>
    </w:p>
    <w:p w:rsidRDefault="00726A98" w:rsidP="00726A98" w:rsidR="00726A98" w:rsidRPr="00EA6FE9">
      <w:pPr>
        <w:jc w:val="center"/>
      </w:pPr>
      <w:r w:rsidRPr="00EA6FE9">
        <w:t>R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Š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N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</w:p>
    <w:p w:rsidRDefault="00872579" w:rsidP="00726A98" w:rsidR="00872579">
      <w:pPr>
        <w:jc w:val="both"/>
      </w:pPr>
    </w:p>
    <w:p w:rsidRDefault="00926A99" w:rsidP="00926A99" w:rsidR="00B8178D">
      <w:pPr>
        <w:jc w:val="both"/>
      </w:pPr>
      <w:r w:rsidRPr="00926A99">
        <w:tab/>
      </w:r>
      <w:r w:rsidR="00EA6FE9">
        <w:t xml:space="preserve">Trgovački sud u Rijeci, OIB 88785964957, po sucu pojedincu Danieli Korlević, u </w:t>
      </w:r>
      <w:r w:rsidR="00F50A1A">
        <w:t xml:space="preserve">stečajnom postupku nad dužnikom </w:t>
      </w:r>
      <w:r w:rsidR="00F50A1A" w:rsidRPr="00F50A1A">
        <w:rPr>
          <w:b/>
          <w:bCs/>
        </w:rPr>
        <w:t>AUTO UKIĆ društvo s ograničenom odgovornošću za prodaju i servisiranje automobila, Rijeka, Dražice 121/c, OIB 90045704197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F50A1A">
        <w:t>08. lipnja</w:t>
      </w:r>
      <w:r w:rsidR="00FC3F7E">
        <w:t xml:space="preserve"> 2018.</w:t>
      </w:r>
      <w:r w:rsidR="00F50A1A">
        <w:t xml:space="preserve">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F50A1A" w:rsidRPr="00F50A1A">
        <w:rPr>
          <w:bCs/>
        </w:rPr>
        <w:t>Mileni Veljović, Pula, Dobrilina 9, OIB 90523902370</w:t>
      </w:r>
      <w:r w:rsidR="00DB4828" w:rsidRPr="00DB4828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F50A1A">
        <w:t>31. prosinca</w:t>
      </w:r>
      <w:r w:rsidR="00A03E97">
        <w:t xml:space="preserve"> 2017. do 1</w:t>
      </w:r>
      <w:r w:rsidR="00F50A1A">
        <w:t xml:space="preserve">5. svibnja </w:t>
      </w:r>
      <w:r w:rsidR="00A03E97">
        <w:t>2018.</w:t>
      </w:r>
      <w:r w:rsidR="00FE0A71">
        <w:t xml:space="preserve"> </w:t>
      </w:r>
      <w:r w:rsidR="004E30EC" w:rsidRPr="0087210C">
        <w:t xml:space="preserve">u ukupnom iznosu </w:t>
      </w:r>
      <w:r w:rsidR="00FE0A71">
        <w:t xml:space="preserve">od </w:t>
      </w:r>
      <w:r w:rsidR="00F50A1A">
        <w:t>3.132,</w:t>
      </w:r>
      <w:r w:rsidR="00EA6FE9">
        <w:t xml:space="preserve">00 </w:t>
      </w:r>
      <w:r w:rsidR="004E30EC" w:rsidRPr="00E43748">
        <w:t>kn.</w:t>
      </w:r>
    </w:p>
    <w:p w:rsidRDefault="00872579" w:rsidP="00D47925" w:rsidR="00872579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726A98" w:rsidR="00F50A1A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F50A1A">
        <w:t>06. lipnja</w:t>
      </w:r>
      <w:r w:rsidR="00A03E97">
        <w:t xml:space="preserve"> 2018.</w:t>
      </w:r>
      <w:r w:rsidR="00EA6FE9">
        <w:t xml:space="preserve">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F50A1A" w:rsidRPr="00F50A1A">
        <w:t xml:space="preserve">31. prosinca 2017. do 15. svibnja 2018. </w:t>
      </w:r>
      <w:r w:rsidR="00F50A1A">
        <w:t>godine</w:t>
      </w:r>
      <w:r w:rsidR="00F50A1A" w:rsidRPr="00F50A1A">
        <w:t>u ukupnom iznosu od 3.132,00 kn.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  <w:r w:rsidR="007E2DF4">
        <w:t xml:space="preserve">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8B3796">
        <w:t>u</w:t>
      </w:r>
      <w:r w:rsidR="00BD1A2A">
        <w:t xml:space="preserve"> stvarnih troškova specificiran</w:t>
      </w:r>
      <w:r w:rsidR="00C55B28">
        <w:t>i su putni trošk</w:t>
      </w:r>
      <w:r w:rsidR="00F50A1A">
        <w:t>a dana 06. ožujka 2018. godine na relaciji</w:t>
      </w:r>
      <w:r w:rsidR="007E2DF4">
        <w:t xml:space="preserve"> Pula – Rijeka – Pula u iznosu od 4</w:t>
      </w:r>
      <w:r w:rsidR="00F50A1A">
        <w:t>40</w:t>
      </w:r>
      <w:r w:rsidR="007E2DF4">
        <w:t>,00 kn (</w:t>
      </w:r>
      <w:r w:rsidR="00F50A1A">
        <w:t>2</w:t>
      </w:r>
      <w:r w:rsidR="007E2DF4">
        <w:t xml:space="preserve">20 km </w:t>
      </w:r>
      <w:r w:rsidR="00F50A1A">
        <w:t>x</w:t>
      </w:r>
      <w:r w:rsidR="007E2DF4">
        <w:t xml:space="preserve"> 2</w:t>
      </w:r>
      <w:r w:rsidR="00F50A1A">
        <w:t>,00</w:t>
      </w:r>
      <w:r w:rsidR="007E2DF4">
        <w:t xml:space="preserve"> kn</w:t>
      </w:r>
      <w:r w:rsidR="00F50A1A">
        <w:t>/km</w:t>
      </w:r>
      <w:r w:rsidR="007E2DF4">
        <w:t>),</w:t>
      </w:r>
      <w:r w:rsidR="008C3436">
        <w:t xml:space="preserve"> </w:t>
      </w:r>
      <w:r w:rsidR="00F50A1A">
        <w:t>trošak cestarine u iznosu 112,00 kn, putni troška dana 23. ožujka 2018. godine na relaciji Pula – Rijeka – Pula u iznosu od 440,00 kn (220 km x 2,00 kn/km), putni troška dana 06. travnja 2018. godine na relaciji Pula – Rijeka – Pula u iznosu od 440,00 kn (220 km x 2,00 kn/km), putni troška dana 11. travnja 2018. godine na relaciji Pula – Rijeka – Pula u iznosu od 440,00 kn (220 km x 2,00 kn/km), trošak cestarine u iznosu 56,00 kn, putni troška dana 20. travnja 2018. godine na relaciji Pula – Rijeka – Pula u iznosu od 440,00 kn (220 km x 2,00 kn/km), trošak cestarine u iznosu 112,00 kn, putni troška dana 08. svibnja 2018. godine na relaciji Pula – Rijeka – Pula u iznosu od 440,00 kn (220 km x 2,00 kn/km) i trošak cestarine u iznosu 112,00 kn</w:t>
      </w:r>
      <w:r w:rsidR="00C55B28">
        <w:t>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F50A1A" w:rsidRPr="00F50A1A">
        <w:t xml:space="preserve">31. prosinca 2017. do 15. svibnja 2018. </w:t>
      </w:r>
      <w:r w:rsidR="00F50A1A">
        <w:t xml:space="preserve">godine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</w:t>
      </w:r>
      <w:r w:rsidR="00F50A1A">
        <w:t xml:space="preserve">ispitno i izvještajno ročište, javna dražba za prodaju </w:t>
      </w:r>
      <w:r w:rsidR="00F060CA">
        <w:t>pokretnina</w:t>
      </w:r>
      <w:r w:rsidR="00F50A1A">
        <w:t xml:space="preserve"> pri Općinskom sudu u Rijeci</w:t>
      </w:r>
      <w:r w:rsidR="008B3796">
        <w:t>).</w:t>
      </w:r>
    </w:p>
    <w:p w:rsidRDefault="00DB4828" w:rsidP="00BD1A2A" w:rsidR="00BD1A2A">
      <w:pPr>
        <w:jc w:val="both"/>
      </w:pPr>
      <w:r>
        <w:lastRenderedPageBreak/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FC3F7E" w:rsidR="00FC3F7E">
      <w:pPr>
        <w:jc w:val="center"/>
      </w:pPr>
      <w:r w:rsidRPr="0087210C">
        <w:t>U Rijeci,</w:t>
      </w:r>
      <w:r w:rsidR="0092554C">
        <w:t xml:space="preserve"> </w:t>
      </w:r>
      <w:r w:rsidR="00F50A1A">
        <w:t>08. lipnja</w:t>
      </w:r>
      <w:r w:rsidR="00FC3F7E">
        <w:t xml:space="preserve"> 2018.</w:t>
      </w:r>
      <w:r w:rsidR="00F50A1A">
        <w:t xml:space="preserve"> godine</w:t>
      </w:r>
    </w:p>
    <w:p w:rsidRDefault="00F060CA" w:rsidP="00FC3F7E" w:rsidR="00F060CA">
      <w:pPr>
        <w:jc w:val="center"/>
      </w:pPr>
    </w:p>
    <w:p w:rsidRDefault="00FC3F7E" w:rsidP="00F060CA" w:rsidR="00FC3F7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FC3F7E" w:rsidP="00F060CA" w:rsidR="00726A9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056FB">
        <w:t xml:space="preserve">      </w:t>
      </w:r>
      <w:r w:rsidR="00726A98" w:rsidRPr="0087210C">
        <w:t>Daniela Korlević</w:t>
      </w:r>
      <w:r w:rsidR="0057109E">
        <w:t xml:space="preserve"> </w:t>
      </w:r>
    </w:p>
    <w:p w:rsidRDefault="008B3796" w:rsidP="00726A98" w:rsidR="008B3796" w:rsidRPr="00CE03D6">
      <w:pPr>
        <w:jc w:val="both"/>
      </w:pPr>
    </w:p>
    <w:p w:rsidRDefault="00726A98" w:rsidP="00726A98" w:rsidR="00726A98" w:rsidRPr="00CE03D6">
      <w:pPr>
        <w:jc w:val="both"/>
      </w:pPr>
      <w:r w:rsidRPr="00CE03D6"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FC3F7E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0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FC3F7E">
      <w:t>Poslovni broj</w:t>
    </w:r>
    <w:r w:rsidRPr="00F14A21">
      <w:t xml:space="preserve"> 15 St-</w:t>
    </w:r>
    <w:r w:rsidR="00DE41ED">
      <w:t>311</w:t>
    </w:r>
    <w:r w:rsidR="00CE03D6">
      <w:t>/17</w:t>
    </w:r>
    <w:r w:rsidR="004B12FB">
      <w:t>-</w:t>
    </w:r>
    <w:r w:rsidR="00DE41ED"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373CD"/>
    <w:rsid w:val="000558D4"/>
    <w:rsid w:val="00083C06"/>
    <w:rsid w:val="000A0DFA"/>
    <w:rsid w:val="000B7215"/>
    <w:rsid w:val="000F679A"/>
    <w:rsid w:val="00103308"/>
    <w:rsid w:val="00130D98"/>
    <w:rsid w:val="001B00A4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044E7"/>
    <w:rsid w:val="00317BF0"/>
    <w:rsid w:val="0035187C"/>
    <w:rsid w:val="003737F2"/>
    <w:rsid w:val="003A75FA"/>
    <w:rsid w:val="003B52A0"/>
    <w:rsid w:val="00461C87"/>
    <w:rsid w:val="004726A4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6F0F0D"/>
    <w:rsid w:val="007227B7"/>
    <w:rsid w:val="00726A98"/>
    <w:rsid w:val="007667A7"/>
    <w:rsid w:val="007B2024"/>
    <w:rsid w:val="007E2DF4"/>
    <w:rsid w:val="0081052B"/>
    <w:rsid w:val="00865FE0"/>
    <w:rsid w:val="0087210C"/>
    <w:rsid w:val="00872579"/>
    <w:rsid w:val="008B3796"/>
    <w:rsid w:val="008C0F18"/>
    <w:rsid w:val="008C3436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03E97"/>
    <w:rsid w:val="00A50178"/>
    <w:rsid w:val="00A66E33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3D6"/>
    <w:rsid w:val="00CE0BC2"/>
    <w:rsid w:val="00D15BB1"/>
    <w:rsid w:val="00D4658D"/>
    <w:rsid w:val="00D47925"/>
    <w:rsid w:val="00D57061"/>
    <w:rsid w:val="00D90E68"/>
    <w:rsid w:val="00DB4828"/>
    <w:rsid w:val="00DE41ED"/>
    <w:rsid w:val="00E27E94"/>
    <w:rsid w:val="00E43748"/>
    <w:rsid w:val="00E76133"/>
    <w:rsid w:val="00E772CD"/>
    <w:rsid w:val="00EA2B71"/>
    <w:rsid w:val="00EA6FE9"/>
    <w:rsid w:val="00F060CA"/>
    <w:rsid w:val="00F14A21"/>
    <w:rsid w:val="00F23095"/>
    <w:rsid w:val="00F50A1A"/>
    <w:rsid w:val="00F6330C"/>
    <w:rsid w:val="00F72521"/>
    <w:rsid w:val="00F731C0"/>
    <w:rsid w:val="00FC3F7E"/>
    <w:rsid w:val="00FC72DD"/>
    <w:rsid w:val="00FD7239"/>
    <w:rsid w:val="00FE0183"/>
    <w:rsid w:val="00FE0A71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B00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00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B0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00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2703</properties:Characters>
  <properties:Lines>65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2018-06-08T06:50:00Z</dcterms:created>
  <dc:creator>dcmelik</dc:creator>
  <cp:lastModifiedBy>Jasna Radulović</cp:lastModifiedBy>
  <cp:lastPrinted>2018-04-12T07:40:00Z</cp:lastPrinted>
  <dcterms:modified xmlns:xsi="http://www.w3.org/2001/XMLSchema-instance" xsi:type="dcterms:W3CDTF">2018-06-08T08:45:00Z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(311-17 naknada stvarnih.docx)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