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d6f9" w14:paraId="762d6f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B12DB9">
        <w:t xml:space="preserve">UDRUGA BRANITELJA DOMOVINSKOG RATA </w:t>
      </w:r>
      <w:r w:rsidR="007940F1">
        <w:t>"</w:t>
      </w:r>
      <w:r w:rsidR="00B12DB9">
        <w:t>OMIŠ</w:t>
      </w:r>
      <w:r w:rsidR="007940F1">
        <w:t>"</w:t>
      </w:r>
      <w:r w:rsidR="00B12DB9">
        <w:t>, Blato n/c bb, Nova Sela, OIB: 03616253459</w:t>
      </w:r>
      <w:r>
        <w:rPr>
          <w:lang w:val="hr-HR"/>
        </w:rPr>
        <w:t xml:space="preserve">, dana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12DB9">
        <w:t xml:space="preserve">UDRUGA BRANITELJA DOMOVINSKOG RATA </w:t>
      </w:r>
      <w:r w:rsidR="007940F1">
        <w:t>"</w:t>
      </w:r>
      <w:r w:rsidR="00B12DB9">
        <w:t>OMIŠ</w:t>
      </w:r>
      <w:r w:rsidR="007940F1">
        <w:t>"</w:t>
      </w:r>
      <w:r w:rsidR="00B12DB9">
        <w:t>, Blato n/c bb, Nova Sela, OIB: 03616253459</w:t>
      </w:r>
      <w:r w:rsidR="009771F7">
        <w:t xml:space="preserve">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B12DB9">
        <w:rPr>
          <w:lang w:val="hr-HR"/>
        </w:rPr>
        <w:t>15.868,61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8733E" w:rsidR="00473132">
    <w:pPr>
      <w:pStyle w:val="Zaglavlje"/>
      <w:jc w:val="center"/>
    </w:pPr>
  </w:p>
  <w:p w:rsidRDefault="0038733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B12DB9">
      <w:t>228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8733E"/>
    <w:rsid w:val="00394F80"/>
    <w:rsid w:val="003C2F22"/>
    <w:rsid w:val="00417EA6"/>
    <w:rsid w:val="00455956"/>
    <w:rsid w:val="004F1BAF"/>
    <w:rsid w:val="005A61D0"/>
    <w:rsid w:val="00684A08"/>
    <w:rsid w:val="00693AB7"/>
    <w:rsid w:val="00705DD8"/>
    <w:rsid w:val="0071519E"/>
    <w:rsid w:val="007940F1"/>
    <w:rsid w:val="007F7A84"/>
    <w:rsid w:val="00814EDB"/>
    <w:rsid w:val="00815142"/>
    <w:rsid w:val="00853B3E"/>
    <w:rsid w:val="008D2D97"/>
    <w:rsid w:val="009771F7"/>
    <w:rsid w:val="00981D37"/>
    <w:rsid w:val="00A51DE9"/>
    <w:rsid w:val="00B12DB9"/>
    <w:rsid w:val="00B7506F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87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3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3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3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3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87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3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3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3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3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St-228/2015</izvorni_sadrzaj>
    <derivirana_varijabla naziv="DomainObject.Predmet.OznakaBroj_1">St-228/2015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BRANITELJA DOMOVINSKOG RATA OMIŠ</izvorni_sadrzaj>
    <derivirana_varijabla naziv="DomainObject.Predmet.ProtustrankaFormated_1">  UDRUGA BRANITELJA DOMOVINSKOG RATA OMIŠ</derivirana_varijabla>
  </DomainObject.Predmet.ProtustrankaFormated>
  <DomainObject.Predmet.ProtustrankaFormatedOIB>
    <izvorni_sadrzaj>  UDRUGA BRANITELJA DOMOVINSKOG RATA OMIŠ, OIB 03616253459</izvorni_sadrzaj>
    <derivirana_varijabla naziv="DomainObject.Predmet.ProtustrankaFormatedOIB_1">  UDRUGA BRANITELJA DOMOVINSKOG RATA OMIŠ, OIB 03616253459</derivirana_varijabla>
  </DomainObject.Predmet.ProtustrankaFormatedOIB>
  <DomainObject.Predmet.ProtustrankaFormatedWithAdress>
    <izvorni_sadrzaj> UDRUGA BRANITELJA DOMOVINSKOG RATA OMIŠ, Blato n/c 0, 21254 Nova Sela</izvorni_sadrzaj>
    <derivirana_varijabla naziv="DomainObject.Predmet.ProtustrankaFormatedWithAdress_1"> UDRUGA BRANITELJA DOMOVINSKOG RATA OMIŠ, Blato n/c 0, 21254 Nova Sela</derivirana_varijabla>
  </DomainObject.Predmet.ProtustrankaFormatedWithAdress>
  <DomainObject.Predmet.ProtustrankaFormatedWithAdressOIB>
    <izvorni_sadrzaj> UDRUGA BRANITELJA DOMOVINSKOG RATA OMIŠ, OIB 03616253459, Blato n/c 0, 21254 Nova Sela</izvorni_sadrzaj>
    <derivirana_varijabla naziv="DomainObject.Predmet.ProtustrankaFormatedWithAdressOIB_1"> UDRUGA BRANITELJA DOMOVINSKOG RATA OMIŠ, OIB 03616253459, Blato n/c 0, 21254 Nova Sela</derivirana_varijabla>
  </DomainObject.Predmet.ProtustrankaFormatedWithAdressOIB>
  <DomainObject.Predmet.ProtustrankaWithAdress>
    <izvorni_sadrzaj>UDRUGA BRANITELJA DOMOVINSKOG RATA OMIŠ Blato n/c 0, 21254 Nova Sela</izvorni_sadrzaj>
    <derivirana_varijabla naziv="DomainObject.Predmet.ProtustrankaWithAdress_1">UDRUGA BRANITELJA DOMOVINSKOG RATA OMIŠ Blato n/c 0, 21254 Nova Sela</derivirana_varijabla>
  </DomainObject.Predmet.ProtustrankaWithAdress>
  <DomainObject.Predmet.ProtustrankaWithAdressOIB>
    <izvorni_sadrzaj>UDRUGA BRANITELJA DOMOVINSKOG RATA OMIŠ, OIB 03616253459, Blato n/c 0, 21254 Nova Sela</izvorni_sadrzaj>
    <derivirana_varijabla naziv="DomainObject.Predmet.ProtustrankaWithAdressOIB_1">UDRUGA BRANITELJA DOMOVINSKOG RATA OMIŠ, OIB 03616253459, Blato n/c 0, 21254 Nova Sela</derivirana_varijabla>
  </DomainObject.Predmet.ProtustrankaWithAdressOIB>
  <DomainObject.Predmet.ProtustrankaNazivFormated>
    <izvorni_sadrzaj>UDRUGA BRANITELJA DOMOVINSKOG RATA OMIŠ</izvorni_sadrzaj>
    <derivirana_varijabla naziv="DomainObject.Predmet.ProtustrankaNazivFormated_1">UDRUGA BRANITELJA DOMOVINSKOG RATA OMIŠ</derivirana_varijabla>
  </DomainObject.Predmet.ProtustrankaNazivFormated>
  <DomainObject.Predmet.ProtustrankaNazivFormatedOIB>
    <izvorni_sadrzaj>UDRUGA BRANITELJA DOMOVINSKOG RATA OMIŠ, OIB 03616253459</izvorni_sadrzaj>
    <derivirana_varijabla naziv="DomainObject.Predmet.ProtustrankaNazivFormatedOIB_1">UDRUGA BRANITELJA DOMOVINSKOG RATA OMIŠ, OIB 03616253459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15891.87</izvorni_sadrzaj>
    <derivirana_varijabla naziv="DomainObject.Predmet.TrenutnaVrijednost_1">15891.87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UDRUGA BRANITELJA DOMOVINSKOG RATA OMIŠ</item>
    </izvorni_sadrzaj>
    <derivirana_varijabla naziv="DomainObject.Predmet.ProtuStrankaListFormated_1">
      <item>UDRUGA BRANITELJA DOMOVINSKOG RATA OMIŠ</item>
    </derivirana_varijabla>
  </DomainObject.Predmet.ProtuStrankaListFormated>
  <DomainObject.Predmet.ProtuStrankaListFormatedOIB>
    <izvorni_sadrzaj>
      <item>UDRUGA BRANITELJA DOMOVINSKOG RATA OMIŠ, OIB 03616253459</item>
    </izvorni_sadrzaj>
    <derivirana_varijabla naziv="DomainObject.Predmet.ProtuStrankaListFormatedOIB_1">
      <item>UDRUGA BRANITELJA DOMOVINSKOG RATA OMIŠ, OIB 03616253459</item>
    </derivirana_varijabla>
  </DomainObject.Predmet.ProtuStrankaListFormatedOIB>
  <DomainObject.Predmet.ProtuStrankaListFormatedWithAdress>
    <izvorni_sadrzaj>
      <item>UDRUGA BRANITELJA DOMOVINSKOG RATA OMIŠ, Blato n/c 0, 21254 Nova Sela</item>
    </izvorni_sadrzaj>
    <derivirana_varijabla naziv="DomainObject.Predmet.ProtuStrankaListFormatedWithAdress_1">
      <item>UDRUGA BRANITELJA DOMOVINSKOG RATA OMIŠ, Blato n/c 0, 21254 Nova Sela</item>
    </derivirana_varijabla>
  </DomainObject.Predmet.ProtuStrankaListFormatedWithAdress>
  <DomainObject.Predmet.ProtuStrankaListFormatedWithAdressOIB>
    <izvorni_sadrzaj>
      <item>UDRUGA BRANITELJA DOMOVINSKOG RATA OMIŠ, OIB 03616253459, Blato n/c 0, 21254 Nova Sela</item>
    </izvorni_sadrzaj>
    <derivirana_varijabla naziv="DomainObject.Predmet.ProtuStrankaListFormatedWithAdressOIB_1">
      <item>UDRUGA BRANITELJA DOMOVINSKOG RATA OMIŠ, OIB 03616253459, Blato n/c 0, 21254 Nova Sela</item>
    </derivirana_varijabla>
  </DomainObject.Predmet.ProtuStrankaListFormatedWithAdressOIB>
  <DomainObject.Predmet.ProtuStrankaListNazivFormated>
    <izvorni_sadrzaj>
      <item>UDRUGA BRANITELJA DOMOVINSKOG RATA OMIŠ</item>
    </izvorni_sadrzaj>
    <derivirana_varijabla naziv="DomainObject.Predmet.ProtuStrankaListNazivFormated_1">
      <item>UDRUGA BRANITELJA DOMOVINSKOG RATA OMIŠ</item>
    </derivirana_varijabla>
  </DomainObject.Predmet.ProtuStrankaListNazivFormated>
  <DomainObject.Predmet.ProtuStrankaListNazivFormatedOIB>
    <izvorni_sadrzaj>
      <item>UDRUGA BRANITELJA DOMOVINSKOG RATA OMIŠ, OIB 03616253459</item>
    </izvorni_sadrzaj>
    <derivirana_varijabla naziv="DomainObject.Predmet.ProtuStrankaListNazivFormatedOIB_1">
      <item>UDRUGA BRANITELJA DOMOVINSKOG RATA OMIŠ, OIB 03616253459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UDRUGA BRANITELJA DOMOVINSKOG RATA OMIŠ</izvorni_sadrzaj>
    <derivirana_varijabla naziv="DomainObject.Predmet.ProtustrankaIDrugi_1">UDRUGA BRANITELJA DOMOVINSKOG RATA OMIŠ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UDRUGA BRANITELJA DOMOVINSKOG RATA OMIŠ, OIB 03616253459, Blato n/c 0, 21254 Nova Sela</izvorni_sadrzaj>
    <derivirana_varijabla naziv="DomainObject.Predmet.ProtustrankaIDrugiAdressOIB_1">UDRUGA BRANITELJA DOMOVINSKOG RATA OMIŠ, OIB 03616253459, Blato n/c 0, 21254 Nova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UDRUGA BRANITELJA DOMOVINSKOG RATA OMIŠ</item>
    </izvorni_sadrzaj>
    <derivirana_varijabla naziv="DomainObject.Predmet.SudioniciListNaziv_1">
      <item>FINA SPLIT</item>
      <item>UDRUGA BRANITELJA DOMOVINSKOG RATA OMIŠ</item>
    </derivirana_varijabla>
  </DomainObject.Predmet.SudioniciListNaziv>
  <DomainObject.Predmet.SudioniciListAdressOIB>
    <izvorni_sadrzaj>
      <item>FINA SPLIT, Mažuranićevo šetalište 24 b,21000 Split</item>
      <item>UDRUGA BRANITELJA DOMOVINSKOG RATA OMIŠ, OIB 03616253459, Blato n/c 0,21254 Nova Sela</item>
    </izvorni_sadrzaj>
    <derivirana_varijabla naziv="DomainObject.Predmet.SudioniciListAdressOIB_1">
      <item>FINA SPLIT, Mažuranićevo šetalište 24 b,21000 Split</item>
      <item>UDRUGA BRANITELJA DOMOVINSKOG RATA OMIŠ, OIB 03616253459, Blato n/c 0,21254 Nova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03616253459</item>
    </izvorni_sadrzaj>
    <derivirana_varijabla naziv="DomainObject.Predmet.SudioniciListNazivOIB_1">
      <item>, OIB null</item>
      <item>, OIB 03616253459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1768</properties:Characters>
  <properties:Lines>46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2016-03-24T07:30:00Z</cp:lastPrinted>
  <dcterms:modified xmlns:xsi="http://www.w3.org/2001/XMLSchema-instance" xsi:type="dcterms:W3CDTF">2016-03-24T07:31:00Z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