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33b8" w14:paraId="f9e33b8" w:rsidRDefault="00E559CC" w:rsidP="003B0DF3" w:rsidR="003B0DF3" w:rsidRPr="004B5D4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4B5D4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4B5D4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4B5D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4B5D4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AF5266"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nad stečajnim dužnikom</w:t>
      </w:r>
      <w:r w:rsidR="00AF5266" w:rsidRPr="004B5D4F">
        <w:rPr>
          <w:rFonts w:cs="Times New Roman" w:hAnsi="Times New Roman" w:ascii="Times New Roman"/>
          <w:sz w:val="24"/>
          <w:szCs w:val="24"/>
        </w:rPr>
        <w:t xml:space="preserve"> </w:t>
      </w:r>
      <w:r w:rsidR="004B5D4F" w:rsidRPr="004B5D4F">
        <w:rPr>
          <w:rFonts w:cs="Times New Roman" w:hAnsi="Times New Roman" w:ascii="Times New Roman"/>
          <w:sz w:val="24"/>
          <w:szCs w:val="24"/>
        </w:rPr>
        <w:t>FORUM RIDER d.o.o. u stečaju, Zagreb, Berislavićeva 19, OIB: 27530193041</w:t>
      </w:r>
      <w:r w:rsidR="002E6C3D"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4B5D4F">
        <w:rPr>
          <w:rFonts w:cs="Times New Roman" w:hAnsi="Times New Roman" w:ascii="Times New Roman"/>
          <w:sz w:val="24"/>
          <w:szCs w:val="24"/>
        </w:rPr>
        <w:t xml:space="preserve"> </w:t>
      </w:r>
      <w:r w:rsidR="004B5D4F" w:rsidRPr="004B5D4F">
        <w:rPr>
          <w:rFonts w:cs="Times New Roman" w:hAnsi="Times New Roman" w:ascii="Times New Roman"/>
          <w:sz w:val="24"/>
          <w:szCs w:val="24"/>
        </w:rPr>
        <w:t>4. prosinca</w:t>
      </w:r>
      <w:r w:rsidR="000201A3" w:rsidRPr="004B5D4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4B5D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4B5D4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4B5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4B5D4F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4B5D4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4B5D4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22. siječnja 2019.</w:t>
      </w:r>
      <w:r w:rsidRPr="004B5D4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u </w:t>
      </w:r>
      <w:r w:rsidR="004B5D4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10,30</w:t>
      </w:r>
      <w:r w:rsidRPr="004B5D4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4B5D4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4B5D4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4B5D4F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AF5266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studeni</w:t>
      </w:r>
      <w:r w:rsidR="000201A3"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</w:t>
      </w:r>
      <w:r w:rsidR="00AF5266"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predložio </w:t>
      </w:r>
      <w:r w:rsid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završnu diobu</w:t>
      </w:r>
      <w:r w:rsidR="00AF5266"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0DF3" w:rsidP="00AF5266" w:rsidR="00AF5266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F5266"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čl.283. st.1. Stečajnog zakona (Narodne novine broj 71/¸15, 104/17, dalje:SZ) stečajni sudac je riješio kao u točkama I. i II. izreke.</w:t>
      </w:r>
    </w:p>
    <w:p w:rsidRDefault="00AF5266" w:rsidP="00AF5266" w:rsidR="00AF5266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F5266" w:rsidP="00AF5266" w:rsidR="00AF5266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283. st.3. SZ-a riješeno je kao u točki III. Izreke.</w:t>
      </w:r>
    </w:p>
    <w:p w:rsidRDefault="00AF5266" w:rsidP="00AF5266" w:rsidR="00AF5266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F5266" w:rsidP="00AF5266" w:rsidR="00AF52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čl.274. st. 2. SZ-a riješeno je kao u točki IV. izreke.</w:t>
      </w:r>
    </w:p>
    <w:p w:rsidRDefault="004B5D4F" w:rsidP="00AF5266" w:rsidR="004B5D4F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AF5266" w:rsidR="003B0DF3" w:rsidRPr="004B5D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="000201A3"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4B5D4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E559C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E559CC" w:rsidP="003B0DF3" w:rsidR="00E559C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59CC" w:rsidP="003B0DF3" w:rsidR="00E559CC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Draženka Prpić</w:t>
      </w: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4B5D4F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5D4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4B5D4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4B5D4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4B5D4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4B5D4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4B5D4F">
      <w:pPr>
        <w:rPr>
          <w:rFonts w:cs="Times New Roman" w:hAnsi="Times New Roman" w:ascii="Times New Roman"/>
          <w:sz w:val="24"/>
          <w:szCs w:val="24"/>
        </w:rPr>
      </w:pPr>
    </w:p>
    <w:sectPr w:rsidR="00CA2B5B" w:rsidRPr="004B5D4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5BD" w:rsidP="003B0DF3" w:rsidR="00DF55BD">
      <w:pPr>
        <w:spacing w:lineRule="auto" w:line="240" w:after="0"/>
      </w:pPr>
      <w:r>
        <w:separator/>
      </w:r>
    </w:p>
  </w:endnote>
  <w:endnote w:id="0" w:type="continuationSeparator">
    <w:p w:rsidRDefault="00DF55BD" w:rsidP="003B0DF3" w:rsidR="00DF55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5BD" w:rsidP="003B0DF3" w:rsidR="00DF55BD">
      <w:pPr>
        <w:spacing w:lineRule="auto" w:line="240" w:after="0"/>
      </w:pPr>
      <w:r>
        <w:separator/>
      </w:r>
    </w:p>
  </w:footnote>
  <w:footnote w:id="0" w:type="continuationSeparator">
    <w:p w:rsidRDefault="00DF55BD" w:rsidP="003B0DF3" w:rsidR="00DF55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9CC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4B5D4F">
      <w:t>332/17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2E6C3D"/>
    <w:rsid w:val="003006FE"/>
    <w:rsid w:val="00335335"/>
    <w:rsid w:val="003B0DF3"/>
    <w:rsid w:val="004B5D4F"/>
    <w:rsid w:val="005647FD"/>
    <w:rsid w:val="00A260A3"/>
    <w:rsid w:val="00AA0548"/>
    <w:rsid w:val="00AF5266"/>
    <w:rsid w:val="00BC2ADD"/>
    <w:rsid w:val="00C51458"/>
    <w:rsid w:val="00CA2B5B"/>
    <w:rsid w:val="00DF55BD"/>
    <w:rsid w:val="00E5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E5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9C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59C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59C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59C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E5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9C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59C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59C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59C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RIDER d.o.o.</izvorni_sadrzaj>
    <derivirana_varijabla naziv="DomainObject.Predmet.ProtustrankaFormated_1">  FORUM RIDER d.o.o.</derivirana_varijabla>
  </DomainObject.Predmet.ProtustrankaFormated>
  <DomainObject.Predmet.ProtustrankaFormatedOIB>
    <izvorni_sadrzaj>  FORUM RIDER d.o.o., OIB 27530193041</izvorni_sadrzaj>
    <derivirana_varijabla naziv="DomainObject.Predmet.ProtustrankaFormatedOIB_1">  FORUM RIDER d.o.o., OIB 27530193041</derivirana_varijabla>
  </DomainObject.Predmet.ProtustrankaFormatedOIB>
  <DomainObject.Predmet.ProtustrankaFormatedWithAdress>
    <izvorni_sadrzaj> FORUM RIDER d.o.o., Berislavićeva 19, 10000 Zagreb</izvorni_sadrzaj>
    <derivirana_varijabla naziv="DomainObject.Predmet.ProtustrankaFormatedWithAdress_1"> FORUM RIDER d.o.o., Berislavićeva 19, 10000 Zagreb</derivirana_varijabla>
  </DomainObject.Predmet.ProtustrankaFormatedWithAdress>
  <DomainObject.Predmet.ProtustrankaFormatedWithAdressOIB>
    <izvorni_sadrzaj> FORUM RIDER d.o.o., OIB 27530193041, Berislavićeva 19, 10000 Zagreb</izvorni_sadrzaj>
    <derivirana_varijabla naziv="DomainObject.Predmet.ProtustrankaFormatedWithAdressOIB_1"> FORUM RIDER d.o.o., OIB 27530193041, Berislavićeva 19, 10000 Zagreb</derivirana_varijabla>
  </DomainObject.Predmet.ProtustrankaFormatedWithAdressOIB>
  <DomainObject.Predmet.ProtustrankaWithAdress>
    <izvorni_sadrzaj>FORUM RIDER d.o.o. Berislavićeva 19, 10000 Zagreb</izvorni_sadrzaj>
    <derivirana_varijabla naziv="DomainObject.Predmet.ProtustrankaWithAdress_1">FORUM RIDER d.o.o. Berislavićeva 19, 10000 Zagreb</derivirana_varijabla>
  </DomainObject.Predmet.ProtustrankaWithAdress>
  <DomainObject.Predmet.ProtustrankaWithAdressOIB>
    <izvorni_sadrzaj>FORUM RIDER d.o.o., OIB 27530193041, Berislavićeva 19, 10000 Zagreb</izvorni_sadrzaj>
    <derivirana_varijabla naziv="DomainObject.Predmet.ProtustrankaWithAdressOIB_1">FORUM RIDER d.o.o., OIB 27530193041, Berislavićeva 19, 10000 Zagreb</derivirana_varijabla>
  </DomainObject.Predmet.ProtustrankaWithAdressOIB>
  <DomainObject.Predmet.ProtustrankaNazivFormated>
    <izvorni_sadrzaj>FORUM RIDER d.o.o.</izvorni_sadrzaj>
    <derivirana_varijabla naziv="DomainObject.Predmet.ProtustrankaNazivFormated_1">FORUM RIDER d.o.o.</derivirana_varijabla>
  </DomainObject.Predmet.ProtustrankaNazivFormated>
  <DomainObject.Predmet.ProtustrankaNazivFormatedOIB>
    <izvorni_sadrzaj>FORUM RIDER d.o.o., OIB 27530193041</izvorni_sadrzaj>
    <derivirana_varijabla naziv="DomainObject.Predmet.ProtustrankaNazivFormatedOIB_1">FORUM RIDER d.o.o., OIB 27530193041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Slavonskom Brodu</izvorni_sadrzaj>
    <derivirana_varijabla naziv="DomainObject.Predmet.StrankaFormated_1">  FINA Regionalni centar Zagreb; RH MF Porezna uprava Zagreb zastupanog po punomoćniku ŽDO u Slavonskom Brodu</derivirana_varijabla>
  </DomainObject.Predmet.StrankaFormated>
  <DomainObject.Predmet.StrankaFormatedOIB>
    <izvorni_sadrzaj>  FINA Regionalni centar Zagreb, OIB 85821130368; RH MF Porezna uprava Zagreb, OIB 18683136487 zastupanog po punomoćniku ŽDO u Slavonskom Brodu</izvorni_sadrzaj>
    <derivirana_varijabla naziv="DomainObject.Predmet.StrankaFormatedOIB_1">  FINA Regionalni centar Zagreb, OIB 85821130368;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Slavonskom Brodu</izvorni_sadrzaj>
    <derivirana_varijabla naziv="DomainObject.Predmet.StrankaFormatedWithAdress_1"> FINA Regionalni centar Zagreb, Trg svibanjskih žrtava 1995. br. 1,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Slavonskom Brodu</item>
    </izvorni_sadrzaj>
    <derivirana_varijabla naziv="DomainObject.Predmet.StrankaListFormated_1">
      <item>FINA Regionalni centar Zagreb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FORUM RIDER d.o.o.</item>
    </izvorni_sadrzaj>
    <derivirana_varijabla naziv="DomainObject.Predmet.ProtuStrankaListFormated_1">
      <item>FORUM RIDER d.o.o.</item>
    </derivirana_varijabla>
  </DomainObject.Predmet.ProtuStrankaListFormated>
  <DomainObject.Predmet.ProtuStrankaListFormatedOIB>
    <izvorni_sadrzaj>
      <item>FORUM RIDER d.o.o., OIB 27530193041</item>
    </izvorni_sadrzaj>
    <derivirana_varijabla naziv="DomainObject.Predmet.ProtuStrankaListFormatedOIB_1">
      <item>FORUM RIDER d.o.o., OIB 27530193041</item>
    </derivirana_varijabla>
  </DomainObject.Predmet.ProtuStrankaListFormatedOIB>
  <DomainObject.Predmet.ProtuStrankaListFormatedWithAdress>
    <izvorni_sadrzaj>
      <item>FORUM RIDER d.o.o., Berislavićeva 19, 10000 Zagreb</item>
    </izvorni_sadrzaj>
    <derivirana_varijabla naziv="DomainObject.Predmet.ProtuStrankaListFormatedWithAdress_1">
      <item>FORUM RIDER d.o.o., Berislavićeva 19, 10000 Zagreb</item>
    </derivirana_varijabla>
  </DomainObject.Predmet.ProtuStrankaListFormatedWithAdress>
  <DomainObject.Predmet.ProtuStrankaListFormatedWithAdressOIB>
    <izvorni_sadrzaj>
      <item>FORUM RIDER d.o.o., OIB 27530193041, Berislavićeva 19, 10000 Zagreb</item>
    </izvorni_sadrzaj>
    <derivirana_varijabla naziv="DomainObject.Predmet.ProtuStrankaListFormatedWithAdressOIB_1">
      <item>FORUM RIDER d.o.o., OIB 27530193041, Berislavićeva 19, 10000 Zagreb</item>
    </derivirana_varijabla>
  </DomainObject.Predmet.ProtuStrankaListFormatedWithAdressOIB>
  <DomainObject.Predmet.ProtuStrankaListNazivFormated>
    <izvorni_sadrzaj>
      <item>FORUM RIDER d.o.o.</item>
    </izvorni_sadrzaj>
    <derivirana_varijabla naziv="DomainObject.Predmet.ProtuStrankaListNazivFormated_1">
      <item>FORUM RIDER d.o.o.</item>
    </derivirana_varijabla>
  </DomainObject.Predmet.ProtuStrankaListNazivFormated>
  <DomainObject.Predmet.ProtuStrankaListNazivFormatedOIB>
    <izvorni_sadrzaj>
      <item>FORUM RIDER d.o.o., OIB 27530193041</item>
    </izvorni_sadrzaj>
    <derivirana_varijabla naziv="DomainObject.Predmet.ProtuStrankaListNazivFormatedOIB_1">
      <item>FORUM RIDER d.o.o., OIB 27530193041</item>
    </derivirana_varijabla>
  </DomainObject.Predmet.ProtuStrankaListNazivFormatedOIB>
  <DomainObject.Predmet.OstaliListFormated>
    <izvorni_sadrzaj>
      <item>ŽDO u Slavonskom Brodu punomoćnik sudionika u postupku RH MF Porezna uprava Zagreb</item>
      <item>Tomislav Orehovec</item>
      <item>Damir Klisović</item>
    </izvorni_sadrzaj>
    <derivirana_varijabla naziv="DomainObject.Predmet.OstaliListFormated_1">
      <item>ŽDO u Slavonskom Brodu punomoćnik sudionika u postupku RH MF Porezna uprava Zagreb</item>
      <item>Tomislav Orehovec</item>
      <item>Damir Klisović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Tomislav Orehovec, OIB 02009648274</item>
      <item>Damir Klisović, OIB 62365781095</item>
    </izvorni_sadrzaj>
    <derivirana_varijabla naziv="DomainObject.Predmet.OstaliListFormatedOIB_1">
      <item>ŽDO u Slavonskom Brodu, OIB 12144806706 punomoćnik sudionika u postupku RH MF Porezna uprava Zagreb</item>
      <item>Tomislav Orehovec, OIB 02009648274</item>
      <item>Damir Klisović, OIB 62365781095</item>
    </derivirana_varijabla>
  </DomainObject.Predmet.OstaliListFormatedOIB>
  <DomainObject.Predmet.OstaliListFormatedWithAdress>
    <izvorni_sadrzaj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izvorni_sadrzaj>
    <derivirana_varijabla naziv="DomainObject.Predmet.OstaliListFormatedWithAdress_1"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derivirana_varijabla>
  </DomainObject.Predmet.OstaliListFormatedWithAdress>
  <DomainObject.Predmet.OstaliListFormatedWithAdressOIB>
    <izvorni_sadrzaj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izvorni_sadrzaj>
    <derivirana_varijabla naziv="DomainObject.Predmet.OstaliListFormatedWithAdressOIB_1"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derivirana_varijabla>
  </DomainObject.Predmet.OstaliListFormatedWithAdressOIB>
  <DomainObject.Predmet.OstaliListNazivFormated>
    <izvorni_sadrzaj>
      <item>ŽDO u Slavonskom Brodu</item>
      <item>Tomislav Orehovec</item>
      <item>Damir Klisović</item>
    </izvorni_sadrzaj>
    <derivirana_varijabla naziv="DomainObject.Predmet.OstaliListNazivFormated_1">
      <item>ŽDO u Slavonskom Brodu</item>
      <item>Tomislav Orehovec</item>
      <item>Damir Klisović</item>
    </derivirana_varijabla>
  </DomainObject.Predmet.OstaliListNazivFormated>
  <DomainObject.Predmet.OstaliListNazivFormatedOIB>
    <izvorni_sadrzaj>
      <item>ŽDO u Slavonskom Brodu, OIB 12144806706</item>
      <item>Tomislav Orehovec, OIB 02009648274</item>
      <item>Damir Klisović, OIB 62365781095</item>
    </izvorni_sadrzaj>
    <derivirana_varijabla naziv="DomainObject.Predmet.OstaliListNazivFormatedOIB_1">
      <item>ŽDO u Slavonskom Brodu, OIB 12144806706</item>
      <item>Tomislav Orehovec, OIB 02009648274</item>
      <item>Damir Klisović, OIB 62365781095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FORUM RIDER d.o.o.</izvorni_sadrzaj>
    <derivirana_varijabla naziv="DomainObject.Predmet.ProtustrankaIDrugi_1">FORUM RIDER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FORUM RIDER d.o.o., OIB 27530193041, Berislavićeva 19, 10000 Zagreb</izvorni_sadrzaj>
    <derivirana_varijabla naziv="DomainObject.Predmet.ProtustrankaIDrugiAdressOIB_1">FORUM RIDER d.o.o., OIB 27530193041,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RIDER d.o.o.</item>
      <item>RH MF Porezna uprava Zagreb</item>
      <item>ŽDO u Slavonskom Brodu</item>
      <item>Tomislav Orehovec</item>
      <item>Damir Klisović</item>
    </izvorni_sadrzaj>
    <derivirana_varijabla naziv="DomainObject.Predmet.SudioniciListNaziv_1">
      <item>FINA Regionalni centar Zagreb</item>
      <item>FORUM RIDER d.o.o.</item>
      <item>RH MF Porezna uprava Zagreb</item>
      <item>ŽDO u Slavonskom Brodu</item>
      <item>Tomislav Orehovec</item>
      <item>Damir Klisović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izvorni_sadrzaj>
    <derivirana_varijabla naziv="DomainObject.Predmet.SudioniciListAdressOIB_1"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27530193041</item>
      <item>, OIB 18683136487</item>
      <item>, OIB 12144806706</item>
      <item>, OIB 02009648274</item>
      <item>, OIB 62365781095</item>
    </izvorni_sadrzaj>
    <derivirana_varijabla naziv="DomainObject.Predmet.SudioniciListNazivOIB_1">
      <item>, OIB 85821130368</item>
      <item>, OIB 27530193041</item>
      <item>, OIB 18683136487</item>
      <item>, OIB 12144806706</item>
      <item>, OIB 02009648274</item>
      <item>, OIB 62365781095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St-332/2017-14</izvorni_sadrzaj>
    <derivirana_varijabla naziv="DomainObject.PredzadnjaOdlukaIzPredmeta.Oznaka_1">St-332/2017-14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1366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2018-12-04T09:22:00Z</dcterms:created>
  <dc:creator>Draženka Prpić</dc:creator>
  <cp:lastModifiedBy>Draženka Prpić</cp:lastModifiedBy>
  <cp:lastPrinted>2018-12-04T09:23:00Z</cp:lastPrinted>
  <dcterms:modified xmlns:xsi="http://www.w3.org/2001/XMLSchema-instance" xsi:type="dcterms:W3CDTF">2018-12-04T09:23:00Z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(St-332-17.docx)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