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5f6b" w14:paraId="5ba5f6b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1C4675">
        <w:t>BENN d.o.o., Marčana, Marčana 114, OIB: 21472695475</w:t>
      </w:r>
      <w:r w:rsidR="00FB04CC">
        <w:t>,</w:t>
      </w:r>
      <w:r w:rsidR="005032AA">
        <w:t xml:space="preserve"> </w:t>
      </w:r>
      <w:r w:rsidR="001C4675">
        <w:t>12. listopada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1C4675">
        <w:t>BENN d.o.o., Marčana, Marčana 114, OIB: 21472695475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1C4675">
        <w:t>472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1C4675">
        <w:t>14. travnja</w:t>
      </w:r>
      <w:r w:rsidR="004376A2">
        <w:t xml:space="preserve"> 2016. pristupi</w:t>
      </w:r>
      <w:r w:rsidR="001C4675">
        <w:t>la</w:t>
      </w:r>
      <w:r w:rsidRPr="00250F22">
        <w:t xml:space="preserve"> je zakonsk</w:t>
      </w:r>
      <w:r w:rsidR="001C4675">
        <w:t>a</w:t>
      </w:r>
      <w:r w:rsidR="00EE2834">
        <w:t xml:space="preserve"> zastupni</w:t>
      </w:r>
      <w:r w:rsidR="001C4675">
        <w:t>ca</w:t>
      </w:r>
      <w:r w:rsidRPr="00250F22">
        <w:t xml:space="preserve"> dužnika </w:t>
      </w:r>
      <w:r w:rsidR="001C4675">
        <w:t>Nataša Radolović</w:t>
      </w:r>
      <w:r w:rsidR="00EE2834">
        <w:t>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1C4675">
        <w:t>12. listopada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5C98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1C4675">
      <w:t>472</w:t>
    </w:r>
    <w:r w:rsidR="005032AA">
      <w:t>/16-</w:t>
    </w:r>
    <w:r w:rsidR="001C4675">
      <w:t>11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1C4675">
      <w:t>472</w:t>
    </w:r>
    <w:r w:rsidR="005032AA">
      <w:t>/16-</w:t>
    </w:r>
    <w:r w:rsidR="001C4675">
      <w:t>11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57020"/>
    <w:rsid w:val="001A38BC"/>
    <w:rsid w:val="001C4675"/>
    <w:rsid w:val="00217A54"/>
    <w:rsid w:val="002442A7"/>
    <w:rsid w:val="00250F22"/>
    <w:rsid w:val="003B092C"/>
    <w:rsid w:val="004376A2"/>
    <w:rsid w:val="00496112"/>
    <w:rsid w:val="004A59C5"/>
    <w:rsid w:val="004F782C"/>
    <w:rsid w:val="005032AA"/>
    <w:rsid w:val="0051489A"/>
    <w:rsid w:val="00613273"/>
    <w:rsid w:val="00643D7D"/>
    <w:rsid w:val="0065137D"/>
    <w:rsid w:val="0065386B"/>
    <w:rsid w:val="006F23C2"/>
    <w:rsid w:val="00726F07"/>
    <w:rsid w:val="007F482F"/>
    <w:rsid w:val="00814708"/>
    <w:rsid w:val="008157C7"/>
    <w:rsid w:val="008748E1"/>
    <w:rsid w:val="008E56F0"/>
    <w:rsid w:val="00914EB0"/>
    <w:rsid w:val="00915E34"/>
    <w:rsid w:val="009529DA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D44094"/>
    <w:rsid w:val="00DD5C98"/>
    <w:rsid w:val="00EA1E30"/>
    <w:rsid w:val="00EE2834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BENN d.o.o. MARČANA</izvorni_sadrzaj>
    <derivirana_varijabla naziv="DomainObject.Predmet.ProtustrankaFormated_1">  BENN d.o.o. MARČANA</derivirana_varijabla>
  </DomainObject.Predmet.ProtustrankaFormated>
  <DomainObject.Predmet.ProtustrankaFormatedOIB>
    <izvorni_sadrzaj>  BENN d.o.o. MARČANA, OIB 21472695475</izvorni_sadrzaj>
    <derivirana_varijabla naziv="DomainObject.Predmet.ProtustrankaFormatedOIB_1">  BENN d.o.o. MARČANA, OIB 21472695475</derivirana_varijabla>
  </DomainObject.Predmet.ProtustrankaFormatedOIB>
  <DomainObject.Predmet.ProtustrankaFormatedWithAdress>
    <izvorni_sadrzaj> BENN d.o.o. MARČANA, Marčana 114, 52207 Marčana</izvorni_sadrzaj>
    <derivirana_varijabla naziv="DomainObject.Predmet.ProtustrankaFormatedWithAdress_1"> BENN d.o.o. MARČANA, Marčana 114, 52207 Marčana</derivirana_varijabla>
  </DomainObject.Predmet.ProtustrankaFormatedWithAdress>
  <DomainObject.Predmet.ProtustrankaFormatedWithAdressOIB>
    <izvorni_sadrzaj> BENN d.o.o. MARČANA, OIB 21472695475, Marčana 114, 52207 Marčana</izvorni_sadrzaj>
    <derivirana_varijabla naziv="DomainObject.Predmet.ProtustrankaFormatedWithAdressOIB_1"> BENN d.o.o. MARČANA, OIB 21472695475, Marčana 114, 52207 Marčana</derivirana_varijabla>
  </DomainObject.Predmet.ProtustrankaFormatedWithAdressOIB>
  <DomainObject.Predmet.ProtustrankaWithAdress>
    <izvorni_sadrzaj>BENN d.o.o. MARČANA Marčana 114, 52207 Marčana</izvorni_sadrzaj>
    <derivirana_varijabla naziv="DomainObject.Predmet.ProtustrankaWithAdress_1">BENN d.o.o. MARČANA Marčana 114, 52207 Marčana</derivirana_varijabla>
  </DomainObject.Predmet.ProtustrankaWithAdress>
  <DomainObject.Predmet.ProtustrankaWithAdressOIB>
    <izvorni_sadrzaj>BENN d.o.o. MARČANA, OIB 21472695475, Marčana 114, 52207 Marčana</izvorni_sadrzaj>
    <derivirana_varijabla naziv="DomainObject.Predmet.ProtustrankaWithAdressOIB_1">BENN d.o.o. MARČANA, OIB 21472695475, Marčana 114, 52207 Marčana</derivirana_varijabla>
  </DomainObject.Predmet.ProtustrankaWithAdressOIB>
  <DomainObject.Predmet.ProtustrankaNazivFormated>
    <izvorni_sadrzaj>BENN d.o.o. MARČANA</izvorni_sadrzaj>
    <derivirana_varijabla naziv="DomainObject.Predmet.ProtustrankaNazivFormated_1">BENN d.o.o. MARČANA</derivirana_varijabla>
  </DomainObject.Predmet.ProtustrankaNazivFormated>
  <DomainObject.Predmet.ProtustrankaNazivFormatedOIB>
    <izvorni_sadrzaj>BENN d.o.o. MARČANA, OIB 21472695475</izvorni_sadrzaj>
    <derivirana_varijabla naziv="DomainObject.Predmet.ProtustrankaNazivFormatedOIB_1">BENN d.o.o. MARČANA, OIB 21472695475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377128.19</izvorni_sadrzaj>
    <derivirana_varijabla naziv="DomainObject.Predmet.TrenutnaVrijednost_1">377128.19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BENN d.o.o. MARČANA</item>
    </izvorni_sadrzaj>
    <derivirana_varijabla naziv="DomainObject.Predmet.ProtuStrankaListFormated_1">
      <item>BENN d.o.o. MARČANA</item>
    </derivirana_varijabla>
  </DomainObject.Predmet.ProtuStrankaListFormated>
  <DomainObject.Predmet.ProtuStrankaListFormatedOIB>
    <izvorni_sadrzaj>
      <item>BENN d.o.o. MARČANA, OIB 21472695475</item>
    </izvorni_sadrzaj>
    <derivirana_varijabla naziv="DomainObject.Predmet.ProtuStrankaListFormatedOIB_1">
      <item>BENN d.o.o. MARČANA, OIB 21472695475</item>
    </derivirana_varijabla>
  </DomainObject.Predmet.ProtuStrankaListFormatedOIB>
  <DomainObject.Predmet.ProtuStrankaListFormatedWithAdress>
    <izvorni_sadrzaj>
      <item>BENN d.o.o. MARČANA, Marčana 114, 52207 Marčana</item>
    </izvorni_sadrzaj>
    <derivirana_varijabla naziv="DomainObject.Predmet.ProtuStrankaListFormatedWithAdress_1">
      <item>BENN d.o.o. MARČANA, Marčana 114, 52207 Marčana</item>
    </derivirana_varijabla>
  </DomainObject.Predmet.ProtuStrankaListFormatedWithAdress>
  <DomainObject.Predmet.ProtuStrankaListFormatedWithAdressOIB>
    <izvorni_sadrzaj>
      <item>BENN d.o.o. MARČANA, OIB 21472695475, Marčana 114, 52207 Marčana</item>
    </izvorni_sadrzaj>
    <derivirana_varijabla naziv="DomainObject.Predmet.ProtuStrankaListFormatedWithAdressOIB_1">
      <item>BENN d.o.o. MARČANA, OIB 21472695475, Marčana 114, 52207 Marčana</item>
    </derivirana_varijabla>
  </DomainObject.Predmet.ProtuStrankaListFormatedWithAdressOIB>
  <DomainObject.Predmet.ProtuStrankaListNazivFormated>
    <izvorni_sadrzaj>
      <item>BENN d.o.o. MARČANA</item>
    </izvorni_sadrzaj>
    <derivirana_varijabla naziv="DomainObject.Predmet.ProtuStrankaListNazivFormated_1">
      <item>BENN d.o.o. MARČANA</item>
    </derivirana_varijabla>
  </DomainObject.Predmet.ProtuStrankaListNazivFormated>
  <DomainObject.Predmet.ProtuStrankaListNazivFormatedOIB>
    <izvorni_sadrzaj>
      <item>BENN d.o.o. MARČANA, OIB 21472695475</item>
    </izvorni_sadrzaj>
    <derivirana_varijabla naziv="DomainObject.Predmet.ProtuStrankaListNazivFormatedOIB_1">
      <item>BENN d.o.o. MARČANA, OIB 21472695475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BENN d.o.o. MARČANA</izvorni_sadrzaj>
    <derivirana_varijabla naziv="DomainObject.Predmet.ProtustrankaIDrugi_1">BENN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BENN d.o.o. MARČANA, OIB 21472695475, Marčana 114, 52207 Marčana</izvorni_sadrzaj>
    <derivirana_varijabla naziv="DomainObject.Predmet.ProtustrankaIDrugiAdressOIB_1">BENN d.o.o. MARČANA, OIB 21472695475, Marčana 114,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BENN d.o.o. MARČANA</item>
    </izvorni_sadrzaj>
    <derivirana_varijabla naziv="DomainObject.Predmet.SudioniciListNaziv_1">
      <item>FINANCIJSKA AGENCIJA, RC RIJEKA, PODRUŽNICA PULA, PULA</item>
      <item>BENN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BENN d.o.o. MARČANA, OIB 21472695475, Marčana 114,52207 Marčana</item>
    </izvorni_sadrzaj>
    <derivirana_varijabla naziv="DomainObject.Predmet.SudioniciListAdressOIB_1">
      <item>FINANCIJSKA AGENCIJA, RC RIJEKA, PODRUŽNICA PULA, PULA, OIB 85821130368, Giardini 5,52100 Pula</item>
      <item>BENN d.o.o. MARČANA, OIB 21472695475, Marčana 114,52207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21472695475</item>
    </izvorni_sadrzaj>
    <derivirana_varijabla naziv="DomainObject.Predmet.SudioniciListNazivOIB_1">
      <item>, OIB 85821130368</item>
      <item>, OIB 21472695475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2110</properties:Characters>
  <properties:Lines>68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2016-10-12T10:47:00Z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2016-10-12T10:50:00Z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