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db09b" w14:paraId="7fdb09b" w:rsidRDefault="009211F3" w:rsidP="009211F3" w:rsidR="009211F3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11F3" w:rsidP="009211F3" w:rsidR="009211F3">
      <w:r>
        <w:rPr>
          <w:color w:val="000000"/>
        </w:rPr>
        <w:t xml:space="preserve"> </w:t>
      </w:r>
    </w:p>
    <w:p w:rsidRDefault="009211F3" w:rsidP="009211F3" w:rsidR="009211F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9211F3" w:rsidP="009211F3" w:rsidR="009211F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OSIJEKU</w:t>
      </w:r>
    </w:p>
    <w:p w:rsidRDefault="009211F3" w:rsidP="009211F3" w:rsidR="009211F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STALNA SLUŽBA  U SLAVONSKOM BRODU                        </w:t>
      </w:r>
    </w:p>
    <w:p w:rsidRDefault="009211F3" w:rsidP="009211F3" w:rsidR="009211F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 pobjede 13</w:t>
      </w:r>
    </w:p>
    <w:p w:rsidRDefault="009211F3" w:rsidP="009211F3" w:rsidR="009211F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Slavonski Brod</w:t>
      </w:r>
    </w:p>
    <w:p w:rsidRDefault="009211F3" w:rsidP="009211F3" w:rsidR="009211F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211F3" w:rsidP="009211F3" w:rsidR="009211F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211F3" w:rsidP="009211F3" w:rsidR="009211F3">
      <w:pPr>
        <w:jc w:val="center"/>
        <w:rPr>
          <w:b/>
        </w:rPr>
      </w:pPr>
      <w:r>
        <w:rPr>
          <w:b/>
          <w:color w:val="000000"/>
        </w:rPr>
        <w:t>R E P U B L I K A  H R V A T S K A</w:t>
      </w:r>
    </w:p>
    <w:p w:rsidRDefault="009211F3" w:rsidP="009211F3" w:rsidR="009211F3">
      <w:pPr>
        <w:jc w:val="center"/>
        <w:rPr>
          <w:b/>
        </w:rPr>
      </w:pPr>
    </w:p>
    <w:p w:rsidRDefault="009211F3" w:rsidP="009211F3" w:rsidR="009211F3">
      <w:pPr>
        <w:jc w:val="center"/>
        <w:rPr>
          <w:b/>
        </w:rPr>
      </w:pPr>
      <w:r>
        <w:rPr>
          <w:b/>
          <w:color w:val="000000"/>
        </w:rPr>
        <w:t>R J E Š E N J E</w:t>
      </w:r>
    </w:p>
    <w:p w:rsidRDefault="009211F3" w:rsidP="009211F3" w:rsidR="009211F3">
      <w:pPr>
        <w:jc w:val="center"/>
      </w:pPr>
    </w:p>
    <w:p w:rsidRDefault="009211F3" w:rsidP="009211F3" w:rsidR="009211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TRGOVAČKI SUD U OSIJEKU, STALNA SLUŽBA U SLAVONSKOM BRODU, po stečajnoj sutkinji Mirni Vujčić, u stečajnom postupku nad stečajnim dužnikom </w:t>
      </w:r>
      <w:r w:rsidRPr="009211F3">
        <w:rPr>
          <w:rFonts w:cs="Times New Roman" w:hAnsi="Times New Roman" w:ascii="Times New Roman"/>
          <w:sz w:val="24"/>
          <w:szCs w:val="24"/>
        </w:rPr>
        <w:t xml:space="preserve">SLAVONIJATRANS </w:t>
      </w:r>
      <w:r>
        <w:rPr>
          <w:rFonts w:cs="Times New Roman" w:hAnsi="Times New Roman" w:ascii="Times New Roman"/>
          <w:sz w:val="24"/>
          <w:szCs w:val="24"/>
        </w:rPr>
        <w:t xml:space="preserve">REMONTI d.o.o. za remont i održavanje motornih vozila "u stečaju", skraćena tvrtka:  SLAVONIJATRANS REMONTI d.o.o. "u stečaju", Slavonski Brod, Vinogradska bb, OIB: 77620483286,  dana </w:t>
      </w:r>
      <w:r w:rsidR="00AE5AF2">
        <w:rPr>
          <w:rFonts w:cs="Times New Roman" w:hAnsi="Times New Roman" w:ascii="Times New Roman"/>
          <w:sz w:val="24"/>
          <w:szCs w:val="24"/>
        </w:rPr>
        <w:t>11</w:t>
      </w:r>
      <w:r>
        <w:rPr>
          <w:rFonts w:cs="Times New Roman" w:hAnsi="Times New Roman" w:ascii="Times New Roman"/>
          <w:sz w:val="24"/>
          <w:szCs w:val="24"/>
        </w:rPr>
        <w:t>. rujna 201</w:t>
      </w:r>
      <w:r w:rsidR="00AE5AF2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9211F3" w:rsidP="009211F3" w:rsidR="009211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211F3" w:rsidP="009211F3" w:rsidR="009211F3">
      <w:pPr>
        <w:jc w:val="center"/>
      </w:pPr>
      <w:r>
        <w:rPr>
          <w:color w:val="000000"/>
        </w:rPr>
        <w:t>r i j e š i o   j e</w:t>
      </w:r>
    </w:p>
    <w:p w:rsidRDefault="009211F3" w:rsidP="009211F3" w:rsidR="009211F3"/>
    <w:p w:rsidRDefault="009211F3" w:rsidP="009211F3" w:rsidR="009211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t xml:space="preserve"> </w:t>
      </w:r>
      <w:r>
        <w:tab/>
      </w:r>
      <w:r>
        <w:tab/>
      </w:r>
      <w:r>
        <w:rPr>
          <w:rFonts w:cs="Times New Roman" w:hAnsi="Times New Roman" w:ascii="Times New Roman"/>
          <w:sz w:val="24"/>
          <w:szCs w:val="24"/>
        </w:rPr>
        <w:t>I</w:t>
      </w:r>
      <w:r>
        <w:t xml:space="preserve"> </w:t>
      </w:r>
      <w:r>
        <w:rPr>
          <w:rFonts w:cs="Times New Roman" w:hAnsi="Times New Roman" w:ascii="Times New Roman"/>
          <w:sz w:val="24"/>
          <w:szCs w:val="24"/>
        </w:rPr>
        <w:t>Skupština vjerovnika stečajnog dužnika SLAVONIJATRANS REMONTI d.o.o. za remont i održavanje motornih vozila "u stečaju", skraćena tvrtka:  SLAVONIJATRANS REMONTI d.o.o. "u stečaju", Slavonski Brod, Vinogradska bb, OIB: 77620483286, saziva se za dan:</w:t>
      </w:r>
    </w:p>
    <w:p w:rsidRDefault="009211F3" w:rsidP="009211F3" w:rsidR="009211F3"/>
    <w:p w:rsidRDefault="00D8774F" w:rsidP="009211F3" w:rsidR="009211F3">
      <w:pPr>
        <w:jc w:val="center"/>
        <w:rPr>
          <w:b/>
        </w:rPr>
      </w:pPr>
      <w:r>
        <w:rPr>
          <w:b/>
          <w:color w:val="000000"/>
        </w:rPr>
        <w:t xml:space="preserve">15. listopada </w:t>
      </w:r>
      <w:r w:rsidR="00391B17">
        <w:rPr>
          <w:b/>
          <w:color w:val="000000"/>
        </w:rPr>
        <w:t>2018</w:t>
      </w:r>
      <w:r w:rsidR="009211F3">
        <w:rPr>
          <w:b/>
          <w:color w:val="000000"/>
        </w:rPr>
        <w:t xml:space="preserve">. godine u </w:t>
      </w:r>
      <w:r w:rsidR="004A7969">
        <w:rPr>
          <w:b/>
          <w:color w:val="000000"/>
        </w:rPr>
        <w:t>09</w:t>
      </w:r>
      <w:r w:rsidR="00391B17">
        <w:rPr>
          <w:b/>
          <w:color w:val="000000"/>
        </w:rPr>
        <w:t xml:space="preserve">,00 </w:t>
      </w:r>
      <w:r w:rsidR="009211F3">
        <w:rPr>
          <w:b/>
          <w:color w:val="000000"/>
        </w:rPr>
        <w:t>sati</w:t>
      </w:r>
    </w:p>
    <w:p w:rsidRDefault="009211F3" w:rsidP="009211F3" w:rsidR="009211F3">
      <w:pPr>
        <w:jc w:val="both"/>
      </w:pPr>
    </w:p>
    <w:p w:rsidRDefault="009211F3" w:rsidP="009211F3" w:rsidR="009211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prostorijama Trgovačkog suda Osijeku, Stalne službe u Slavonskom Brodu,  Trg pobjede 13, Slavonski Brod (soba  78/III).</w:t>
      </w:r>
    </w:p>
    <w:p w:rsidRDefault="009211F3" w:rsidP="009211F3" w:rsidR="009211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11F3" w:rsidP="009211F3" w:rsidR="009211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II Rad Skupštine vjerovnika odvijat će se prema slijedećem dnevnom redu:</w:t>
      </w:r>
    </w:p>
    <w:p w:rsidRDefault="009211F3" w:rsidP="009211F3" w:rsidR="009211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211F3" w:rsidP="009211F3" w:rsidR="009211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1.Izvješće stečajne upraviteljice o dosadašnjem tijeku stečajnog postupka i     stanju stečajne mase.</w:t>
      </w:r>
    </w:p>
    <w:p w:rsidRDefault="009211F3" w:rsidP="009211F3" w:rsidR="009211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211F3" w:rsidP="009211F3" w:rsidR="009211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2. Razno.</w:t>
      </w:r>
    </w:p>
    <w:p w:rsidRDefault="009211F3" w:rsidP="009211F3" w:rsidR="009211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11F3" w:rsidP="009211F3" w:rsidR="009211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III  Vrijeme i mjesto održavanja skupštine vjerovnika, te dnevni red skupštine javno će se objaviti na mrežnoj stranici e- Oglasna ploča sudova.</w:t>
      </w: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</w:t>
      </w:r>
    </w:p>
    <w:p w:rsidRDefault="009211F3" w:rsidP="009211F3" w:rsidR="009211F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9211F3" w:rsidP="009211F3" w:rsidR="009211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Pravo sudjelovanja na skupštini imaju svi stečajni vjerovnici, vjerovnici s  pravom odvojenog namirenja, izlučni vjerovnici i stečajna upraviteljica.     </w:t>
      </w:r>
    </w:p>
    <w:p w:rsidRDefault="009211F3" w:rsidP="009211F3" w:rsidR="009211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A105E" w:rsidP="009211F3" w:rsidR="001A105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9211F3" w:rsidP="009211F3" w:rsidR="009211F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</w:p>
    <w:p w:rsidRDefault="009211F3" w:rsidP="009211F3" w:rsidR="009211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211F3" w:rsidP="009211F3" w:rsidR="009211F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9211F3" w:rsidP="009211F3" w:rsidR="009211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9211F3" w:rsidP="009211F3" w:rsidR="009211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211F3" w:rsidP="009211F3" w:rsidR="009211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Kako je potrebno </w:t>
      </w:r>
      <w:r w:rsidR="001A105E">
        <w:rPr>
          <w:rFonts w:cs="Times New Roman" w:hAnsi="Times New Roman" w:ascii="Times New Roman"/>
          <w:sz w:val="24"/>
          <w:szCs w:val="24"/>
        </w:rPr>
        <w:t>informirati vjerovnike o</w:t>
      </w:r>
      <w:r>
        <w:rPr>
          <w:rFonts w:cs="Times New Roman" w:hAnsi="Times New Roman" w:ascii="Times New Roman"/>
          <w:sz w:val="24"/>
          <w:szCs w:val="24"/>
        </w:rPr>
        <w:t xml:space="preserve"> tijek</w:t>
      </w:r>
      <w:r w:rsidR="001A105E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stečajnog postupka i opseg</w:t>
      </w:r>
      <w:r w:rsidR="001A105E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 stečajne mase, to je  na temelju odredbe čl. 12. i  odredbe čl. 441. st. 1.   Stečajnog zakona ( dalje SZ, NN 71/15), a u svezi odredbe čl. 38. b Stečajnog zakona ( NN 44/96, 29/99, 129/00, 123/03, 82/06, 116/10, 25/12, 125/12 i 133/12 ) odlučeno kao u izreci rješenja .</w:t>
      </w:r>
    </w:p>
    <w:p w:rsidRDefault="009211F3" w:rsidP="009211F3" w:rsidR="009211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11F3" w:rsidP="009211F3" w:rsidR="009211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11F3" w:rsidP="009211F3" w:rsidR="009211F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U Slavonskom Brodu, 11. rujna 2018. godine</w:t>
      </w:r>
    </w:p>
    <w:p w:rsidRDefault="009211F3" w:rsidP="009211F3" w:rsidR="009211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11F3" w:rsidP="009211F3" w:rsidR="009211F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 xml:space="preserve">           Stečajna sutkinja</w:t>
      </w:r>
    </w:p>
    <w:p w:rsidRDefault="009211F3" w:rsidP="009211F3" w:rsidR="009211F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Mirna Vujčić</w:t>
      </w:r>
    </w:p>
    <w:p w:rsidRDefault="009211F3" w:rsidP="009211F3" w:rsidR="009211F3">
      <w:pPr>
        <w:jc w:val="both"/>
      </w:pPr>
      <w:r>
        <w:rPr>
          <w:color w:val="000000"/>
        </w:rPr>
        <w:t xml:space="preserve">  </w:t>
      </w:r>
    </w:p>
    <w:p w:rsidRDefault="009211F3" w:rsidP="009211F3" w:rsidR="009211F3">
      <w:r>
        <w:rPr>
          <w:color w:val="000000"/>
        </w:rPr>
        <w:t xml:space="preserve">          </w:t>
      </w:r>
    </w:p>
    <w:p w:rsidRDefault="009211F3" w:rsidP="009211F3" w:rsidR="009211F3"/>
    <w:p w:rsidRDefault="009211F3" w:rsidP="009211F3" w:rsidR="009211F3"/>
    <w:p w:rsidRDefault="009211F3" w:rsidP="009211F3" w:rsidR="009211F3"/>
    <w:p w:rsidRDefault="009211F3" w:rsidP="009211F3" w:rsidR="009211F3">
      <w:pPr>
        <w:pStyle w:val="Bezproreda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NAPUTAK O PRAVNOM LIJEKU:</w:t>
      </w:r>
    </w:p>
    <w:p w:rsidRDefault="009211F3" w:rsidP="009211F3" w:rsidR="009211F3">
      <w:pPr>
        <w:pStyle w:val="Bezproreda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Protiv ovog rješenja dopuštena je žalba u roku od osam dana</w:t>
      </w:r>
    </w:p>
    <w:p w:rsidRDefault="009211F3" w:rsidP="009211F3" w:rsidR="009211F3">
      <w:pPr>
        <w:pStyle w:val="Bezproreda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 po isteku osmog dana od dana objave rješenja na mrežnoj stranici</w:t>
      </w:r>
    </w:p>
    <w:p w:rsidRDefault="009211F3" w:rsidP="009211F3" w:rsidR="009211F3">
      <w:pPr>
        <w:pStyle w:val="Bezproreda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 e-Oglasna ploča sudova. Žalba se podnosi  Visokom trgovačkom </w:t>
      </w:r>
    </w:p>
    <w:p w:rsidRDefault="009211F3" w:rsidP="009211F3" w:rsidR="009211F3">
      <w:pPr>
        <w:pStyle w:val="Bezproreda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sudu u Zagrebu  putem ovoga suda  u tri  primjerka.</w:t>
      </w:r>
    </w:p>
    <w:p w:rsidRDefault="009211F3" w:rsidP="009211F3" w:rsidR="009211F3">
      <w:pPr>
        <w:pStyle w:val="Bezproreda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Žalba ne odgađa provedbu rješenja.</w:t>
      </w:r>
    </w:p>
    <w:p w:rsidRDefault="009211F3" w:rsidP="009211F3" w:rsidR="009211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11F3" w:rsidP="009211F3" w:rsidR="009211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11F3" w:rsidP="009211F3" w:rsidR="009211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11F3" w:rsidP="009211F3" w:rsidR="009211F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9211F3" w:rsidP="009211F3" w:rsidR="009211F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 dostaviti:</w:t>
      </w:r>
    </w:p>
    <w:p w:rsidRDefault="009211F3" w:rsidP="009211F3" w:rsidR="009211F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-Stečajnoj upraviteljici </w:t>
      </w:r>
    </w:p>
    <w:p w:rsidRDefault="009211F3" w:rsidP="009211F3" w:rsidR="009211F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-objaviti na mrežnoj stranici e- Oglasna ploča sudova</w:t>
      </w:r>
    </w:p>
    <w:p w:rsidRDefault="009211F3" w:rsidP="009211F3" w:rsidR="009211F3"/>
    <w:p w:rsidRDefault="009211F3" w:rsidP="009211F3" w:rsidR="009211F3"/>
    <w:p w:rsidRDefault="009211F3" w:rsidP="009211F3" w:rsidR="009211F3"/>
    <w:p w:rsidRDefault="009211F3" w:rsidP="009211F3" w:rsidR="009211F3">
      <w:pPr>
        <w:rPr>
          <w:rFonts w:cstheme="minorBidi" w:hAnsiTheme="minorHAnsi" w:asciiTheme="minorHAnsi"/>
          <w:sz w:val="22"/>
          <w:szCs w:val="22"/>
        </w:rPr>
      </w:pPr>
    </w:p>
    <w:p w:rsidRDefault="009211F3" w:rsidP="009211F3" w:rsidR="009211F3"/>
    <w:p w:rsidRDefault="00DB052E" w:rsidP="009211F3" w:rsidR="00DB052E" w:rsidRPr="009211F3"/>
    <w:sectPr w:rsidR="00DB052E" w:rsidRPr="009211F3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72E5" w:rsidP="00DE35F7" w:rsidR="004E72E5">
      <w:r>
        <w:separator/>
      </w:r>
    </w:p>
  </w:endnote>
  <w:endnote w:id="0" w:type="continuationSeparator">
    <w:p w:rsidRDefault="004E72E5" w:rsidP="00DE35F7" w:rsidR="004E72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72E5" w:rsidP="00DE35F7" w:rsidR="004E72E5">
      <w:r>
        <w:separator/>
      </w:r>
    </w:p>
  </w:footnote>
  <w:footnote w:id="0" w:type="continuationSeparator">
    <w:p w:rsidRDefault="004E72E5" w:rsidP="00DE35F7" w:rsidR="004E72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1F3" w:rsidP="00DE35F7" w:rsidR="00DE35F7">
    <w:pPr>
      <w:pStyle w:val="Zaglavlje"/>
      <w:jc w:val="right"/>
    </w:pPr>
    <w:r>
      <w:rPr>
        <w:b/>
      </w:rPr>
      <w:t>Broj: 7/St-523</w:t>
    </w:r>
    <w:r w:rsidR="00DE35F7">
      <w:rPr>
        <w:b/>
      </w:rPr>
      <w:t>/201</w:t>
    </w:r>
    <w:r>
      <w:rPr>
        <w:b/>
      </w:rPr>
      <w:t>3</w:t>
    </w:r>
    <w:r w:rsidR="00DE35F7">
      <w:rPr>
        <w:b/>
      </w:rPr>
      <w:t>-</w:t>
    </w:r>
    <w:r>
      <w:rPr>
        <w:b/>
      </w:rPr>
      <w:t>79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6FA9"/>
    <w:rsid w:val="00000B9D"/>
    <w:rsid w:val="000240CB"/>
    <w:rsid w:val="00050403"/>
    <w:rsid w:val="0005319D"/>
    <w:rsid w:val="00101003"/>
    <w:rsid w:val="00110537"/>
    <w:rsid w:val="001333E2"/>
    <w:rsid w:val="00151C61"/>
    <w:rsid w:val="00192296"/>
    <w:rsid w:val="001A105E"/>
    <w:rsid w:val="001B0398"/>
    <w:rsid w:val="001D5D75"/>
    <w:rsid w:val="002118D4"/>
    <w:rsid w:val="00213823"/>
    <w:rsid w:val="0026735F"/>
    <w:rsid w:val="0029498B"/>
    <w:rsid w:val="00294B83"/>
    <w:rsid w:val="002C2148"/>
    <w:rsid w:val="002E091E"/>
    <w:rsid w:val="002E4906"/>
    <w:rsid w:val="00301B89"/>
    <w:rsid w:val="00330CB2"/>
    <w:rsid w:val="003536CF"/>
    <w:rsid w:val="00391B17"/>
    <w:rsid w:val="00392264"/>
    <w:rsid w:val="003942AA"/>
    <w:rsid w:val="003B0300"/>
    <w:rsid w:val="003E7331"/>
    <w:rsid w:val="003F56C0"/>
    <w:rsid w:val="00403546"/>
    <w:rsid w:val="00435C3D"/>
    <w:rsid w:val="00455FD8"/>
    <w:rsid w:val="0047369D"/>
    <w:rsid w:val="004A7969"/>
    <w:rsid w:val="004D4D83"/>
    <w:rsid w:val="004E3F53"/>
    <w:rsid w:val="004E72E5"/>
    <w:rsid w:val="004F0CB0"/>
    <w:rsid w:val="00561ED9"/>
    <w:rsid w:val="00596FA9"/>
    <w:rsid w:val="005C4005"/>
    <w:rsid w:val="005E0392"/>
    <w:rsid w:val="006450B3"/>
    <w:rsid w:val="0067034C"/>
    <w:rsid w:val="006776C4"/>
    <w:rsid w:val="006B64BB"/>
    <w:rsid w:val="006C649D"/>
    <w:rsid w:val="00732328"/>
    <w:rsid w:val="00776C59"/>
    <w:rsid w:val="007847FA"/>
    <w:rsid w:val="007A232F"/>
    <w:rsid w:val="007A4772"/>
    <w:rsid w:val="00815155"/>
    <w:rsid w:val="008673B5"/>
    <w:rsid w:val="008674BF"/>
    <w:rsid w:val="00913138"/>
    <w:rsid w:val="009211F3"/>
    <w:rsid w:val="00940FB4"/>
    <w:rsid w:val="00964E39"/>
    <w:rsid w:val="0097296A"/>
    <w:rsid w:val="00A50C80"/>
    <w:rsid w:val="00A92236"/>
    <w:rsid w:val="00AB49DB"/>
    <w:rsid w:val="00AE02C5"/>
    <w:rsid w:val="00AE5AF2"/>
    <w:rsid w:val="00B0356E"/>
    <w:rsid w:val="00B6647E"/>
    <w:rsid w:val="00B71541"/>
    <w:rsid w:val="00B74DFB"/>
    <w:rsid w:val="00B81495"/>
    <w:rsid w:val="00B878A2"/>
    <w:rsid w:val="00C2611B"/>
    <w:rsid w:val="00C340A5"/>
    <w:rsid w:val="00C523A0"/>
    <w:rsid w:val="00C75567"/>
    <w:rsid w:val="00C93BF2"/>
    <w:rsid w:val="00C97229"/>
    <w:rsid w:val="00CD41E6"/>
    <w:rsid w:val="00CE6B69"/>
    <w:rsid w:val="00CF5176"/>
    <w:rsid w:val="00D404D8"/>
    <w:rsid w:val="00D44C4B"/>
    <w:rsid w:val="00D52830"/>
    <w:rsid w:val="00D62A9C"/>
    <w:rsid w:val="00D77D9C"/>
    <w:rsid w:val="00D87529"/>
    <w:rsid w:val="00D8774F"/>
    <w:rsid w:val="00DB052E"/>
    <w:rsid w:val="00DE35F7"/>
    <w:rsid w:val="00DF6BBA"/>
    <w:rsid w:val="00E02B17"/>
    <w:rsid w:val="00E05BF8"/>
    <w:rsid w:val="00E40518"/>
    <w:rsid w:val="00E650E8"/>
    <w:rsid w:val="00EE1B11"/>
    <w:rsid w:val="00F063CB"/>
    <w:rsid w:val="00F12D26"/>
    <w:rsid w:val="00F42CC5"/>
    <w:rsid w:val="00F508B5"/>
    <w:rsid w:val="00F57EE4"/>
    <w:rsid w:val="00F9692A"/>
    <w:rsid w:val="00FA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6FA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35F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35F7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97229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42C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C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2C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2C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2C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6FA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35F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35F7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97229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42C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C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2C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2C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2C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6181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577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St-523/2013</izvorni_sadrzaj>
    <derivirana_varijabla naziv="DomainObject.Predmet.OznakaBroj_1">St-523/2013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SLAVONIJATRANS REMONTI, d.o.o. za remont i održavanje motornih vozila,SLAVONSKI BROD</izvorni_sadrzaj>
    <derivirana_varijabla naziv="DomainObject.Predmet.ProtustrankaFormated_1">  SLAVONIJATRANS REMONTI, d.o.o. za remont i održavanje motornih vozila,SLAVONSKI BROD</derivirana_varijabla>
  </DomainObject.Predmet.ProtustrankaFormated>
  <DomainObject.Predmet.ProtustrankaFormatedOIB>
    <izvorni_sadrzaj>  SLAVONIJATRANS REMONTI, d.o.o. za remont i održavanje motornih vozila,SLAVONSKI BROD, OIB 77620483286</izvorni_sadrzaj>
    <derivirana_varijabla naziv="DomainObject.Predmet.ProtustrankaFormatedOIB_1">  SLAVONIJATRANS REMONTI, d.o.o. za remont i održavanje motornih vozila,SLAVONSKI BROD, OIB 77620483286</derivirana_varijabla>
  </DomainObject.Predmet.ProtustrankaFormatedOIB>
  <DomainObject.Predmet.ProtustrankaFormatedWithAdress>
    <izvorni_sadrzaj> SLAVONIJATRANS REMONTI, d.o.o. za remont i održavanje motornih vozila,SLAVONSKI BROD, Vinogradska/bb, 35000 Slavonski Brod</izvorni_sadrzaj>
    <derivirana_varijabla naziv="DomainObject.Predmet.ProtustrankaFormatedWithAdress_1"> SLAVONIJATRANS REMONTI, d.o.o. za remont i održavanje motornih vozila,SLAVONSKI BROD, Vinogradska/bb, 35000 Slavonski Brod</derivirana_varijabla>
  </DomainObject.Predmet.ProtustrankaFormatedWithAdress>
  <DomainObject.Predmet.ProtustrankaFormatedWithAdressOIB>
    <izvorni_sadrzaj> SLAVONIJATRANS REMONTI, d.o.o. za remont i održavanje motornih vozila,SLAVONSKI BROD, OIB 77620483286, Vinogradska/bb, 35000 Slavonski Brod</izvorni_sadrzaj>
    <derivirana_varijabla naziv="DomainObject.Predmet.ProtustrankaFormatedWithAdressOIB_1"> SLAVONIJATRANS REMONTI, d.o.o. za remont i održavanje motornih vozila,SLAVONSKI BROD, OIB 77620483286, Vinogradska/bb, 35000 Slavonski Brod</derivirana_varijabla>
  </DomainObject.Predmet.ProtustrankaFormatedWithAdressOIB>
  <DomainObject.Predmet.ProtustrankaWithAdress>
    <izvorni_sadrzaj>SLAVONIJATRANS REMONTI, d.o.o. za remont i održavanje motornih vozila,SLAVONSKI BROD Vinogradska/bb, 35000 Slavonski Brod</izvorni_sadrzaj>
    <derivirana_varijabla naziv="DomainObject.Predmet.ProtustrankaWithAdress_1">SLAVONIJATRANS REMONTI, d.o.o. za remont i održavanje motornih vozila,SLAVONSKI BROD Vinogradska/bb, 35000 Slavonski Brod</derivirana_varijabla>
  </DomainObject.Predmet.ProtustrankaWithAdress>
  <DomainObject.Predmet.ProtustrankaWithAdressOIB>
    <izvorni_sadrzaj>SLAVONIJATRANS REMONTI, d.o.o. za remont i održavanje motornih vozila,SLAVONSKI BROD, OIB 77620483286, Vinogradska/bb, 35000 Slavonski Brod</izvorni_sadrzaj>
    <derivirana_varijabla naziv="DomainObject.Predmet.ProtustrankaWithAdressOIB_1">SLAVONIJATRANS REMONTI, d.o.o. za remont i održavanje motornih vozila,SLAVONSKI BROD, OIB 77620483286, Vinogradska/bb, 35000 Slavonski Brod</derivirana_varijabla>
  </DomainObject.Predmet.ProtustrankaWithAdressOIB>
  <DomainObject.Predmet.ProtustrankaNazivFormated>
    <izvorni_sadrzaj>SLAVONIJATRANS REMONTI, d.o.o. za remont i održavanje motornih vozila,SLAVONSKI BROD</izvorni_sadrzaj>
    <derivirana_varijabla naziv="DomainObject.Predmet.ProtustrankaNazivFormated_1">SLAVONIJATRANS REMONTI, d.o.o. za remont i održavanje motornih vozila,SLAVONSKI BROD</derivirana_varijabla>
  </DomainObject.Predmet.ProtustrankaNazivFormated>
  <DomainObject.Predmet.ProtustrankaNazivFormatedOIB>
    <izvorni_sadrzaj>SLAVONIJATRANS REMONTI, d.o.o. za remont i održavanje motornih vozila,SLAVONSKI BROD, OIB 77620483286</izvorni_sadrzaj>
    <derivirana_varijabla naziv="DomainObject.Predmet.ProtustrankaNazivFormatedOIB_1">SLAVONIJATRANS REMONTI, d.o.o. za remont i održavanje motornih vozila,SLAVONSKI BROD, OIB 77620483286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SLAVONSKI BROD</izvorni_sadrzaj>
    <derivirana_varijabla naziv="DomainObject.Predmet.StrankaFormated_1">  FINA - PODRUŽNICA SLAVONSKI BROD</derivirana_varijabla>
  </DomainObject.Predmet.StrankaFormated>
  <DomainObject.Predmet.StrankaFormatedOIB>
    <izvorni_sadrzaj>  FINA - PODRUŽNICA SLAVONSKI BROD, OIB 85821130368</izvorni_sadrzaj>
    <derivirana_varijabla naziv="DomainObject.Predmet.StrankaFormatedOIB_1">  FINA - PODRUŽNICA SLAVONSKI BROD, OIB 85821130368</derivirana_varijabla>
  </DomainObject.Predmet.StrankaFormatedOIB>
  <DomainObject.Predmet.StrankaFormatedWithAdress>
    <izvorni_sadrzaj> FINA - PODRUŽNICA SLAVONSKI BROD, Vrtni put 3, 10000 Zagreb</izvorni_sadrzaj>
    <derivirana_varijabla naziv="DomainObject.Predmet.StrankaFormatedWithAdress_1"> FINA - PODRUŽNICA SLAVONSKI BROD, Vrtni put 3, 10000 Zagreb</derivirana_varijabla>
  </DomainObject.Predmet.StrankaFormatedWithAdress>
  <DomainObject.Predmet.StrankaFormatedWithAdressOIB>
    <izvorni_sadrzaj> FINA - PODRUŽNICA SLAVONSKI BROD, OIB 85821130368, Vrtni put 3, 10000 Zagreb</izvorni_sadrzaj>
    <derivirana_varijabla naziv="DomainObject.Predmet.StrankaFormatedWithAdressOIB_1"> FINA - PODRUŽNICA SLAVONSKI BROD, OIB 85821130368, Vrtni put 3, 10000 Zagreb</derivirana_varijabla>
  </DomainObject.Predmet.StrankaFormatedWithAdressOIB>
  <DomainObject.Predmet.StrankaWithAdress>
    <izvorni_sadrzaj>FINA - PODRUŽNICA SLAVONSKI BROD Vrtni put 3,10000 Zagreb</izvorni_sadrzaj>
    <derivirana_varijabla naziv="DomainObject.Predmet.StrankaWithAdress_1">FINA - PODRUŽNICA SLAVONSKI BROD Vrtni put 3,10000 Zagreb</derivirana_varijabla>
  </DomainObject.Predmet.StrankaWithAdress>
  <DomainObject.Predmet.StrankaWithAdressOIB>
    <izvorni_sadrzaj>FINA - PODRUŽNICA SLAVONSKI BROD, OIB 85821130368, Vrtni put 3,10000 Zagreb</izvorni_sadrzaj>
    <derivirana_varijabla naziv="DomainObject.Predmet.StrankaWithAdressOIB_1">FINA - PODRUŽNICA SLAVONSKI BROD, OIB 85821130368, Vrtni put 3,10000 Zagreb</derivirana_varijabla>
  </DomainObject.Predmet.StrankaWithAdressOIB>
  <DomainObject.Predmet.StrankaNazivFormated>
    <izvorni_sadrzaj>FINA - PODRUŽNICA SLAVONSKI BROD</izvorni_sadrzaj>
    <derivirana_varijabla naziv="DomainObject.Predmet.StrankaNazivFormated_1">FINA - PODRUŽNICA SLAVONSKI BROD</derivirana_varijabla>
  </DomainObject.Predmet.StrankaNazivFormated>
  <DomainObject.Predmet.StrankaNazivFormatedOIB>
    <izvorni_sadrzaj>FINA - PODRUŽNICA SLAVONSKI BROD, OIB 85821130368</izvorni_sadrzaj>
    <derivirana_varijabla naziv="DomainObject.Predmet.StrankaNazivFormatedOIB_1">FINA -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- PODRUŽNICA SLAVONSKI BROD</item>
    </izvorni_sadrzaj>
    <derivirana_varijabla naziv="DomainObject.Predmet.StrankaListFormated_1">
      <item>FINA - PODRUŽNICA SLAVONSKI BROD</item>
    </derivirana_varijabla>
  </DomainObject.Predmet.StrankaListFormated>
  <DomainObject.Predmet.StrankaListFormatedOIB>
    <izvorni_sadrzaj>
      <item>FINA - PODRUŽNICA SLAVONSKI BROD, OIB 85821130368</item>
    </izvorni_sadrzaj>
    <derivirana_varijabla naziv="DomainObject.Predmet.StrankaListFormatedOIB_1">
      <item>FINA - PODRUŽNICA SLAVONSKI BROD, OIB 85821130368</item>
    </derivirana_varijabla>
  </DomainObject.Predmet.StrankaListFormatedOIB>
  <DomainObject.Predmet.StrankaListFormatedWithAdress>
    <izvorni_sadrzaj>
      <item>FINA - PODRUŽNICA SLAVONSKI BROD, Vrtni put 3, 10000 Zagreb</item>
    </izvorni_sadrzaj>
    <derivirana_varijabla naziv="DomainObject.Predmet.StrankaListFormatedWithAdress_1">
      <item>FINA - PODRUŽNICA SLAVONSKI BROD, Vrtni put 3, 10000 Zagreb</item>
    </derivirana_varijabla>
  </DomainObject.Predmet.StrankaListFormatedWithAdress>
  <DomainObject.Predmet.StrankaListFormatedWithAdressOIB>
    <izvorni_sadrzaj>
      <item>FINA - PODRUŽNICA SLAVONSKI BROD, OIB 85821130368, Vrtni put 3, 10000 Zagreb</item>
    </izvorni_sadrzaj>
    <derivirana_varijabla naziv="DomainObject.Predmet.StrankaListFormatedWithAdressOIB_1">
      <item>FINA - PODRUŽNICA SLAVONSKI BROD, OIB 85821130368, Vrtni put 3, 10000 Zagreb</item>
    </derivirana_varijabla>
  </DomainObject.Predmet.StrankaListFormatedWithAdressOIB>
  <DomainObject.Predmet.StrankaListNazivFormated>
    <izvorni_sadrzaj>
      <item>FINA - PODRUŽNICA SLAVONSKI BROD</item>
    </izvorni_sadrzaj>
    <derivirana_varijabla naziv="DomainObject.Predmet.StrankaListNazivFormated_1">
      <item>FINA - PODRUŽNICA SLAVONSKI BROD</item>
    </derivirana_varijabla>
  </DomainObject.Predmet.StrankaListNazivFormated>
  <DomainObject.Predmet.StrankaListNazivFormatedOIB>
    <izvorni_sadrzaj>
      <item>FINA - PODRUŽNICA SLAVONSKI BROD, OIB 85821130368</item>
    </izvorni_sadrzaj>
    <derivirana_varijabla naziv="DomainObject.Predmet.StrankaListNazivFormatedOIB_1">
      <item>FINA - PODRUŽNICA SLAVONSKI BROD, OIB 85821130368</item>
    </derivirana_varijabla>
  </DomainObject.Predmet.StrankaListNazivFormatedOIB>
  <DomainObject.Predmet.ProtuStrankaListFormated>
    <izvorni_sadrzaj>
      <item>SLAVONIJATRANS REMONTI, d.o.o. za remont i održavanje motornih vozila,SLAVONSKI BROD</item>
    </izvorni_sadrzaj>
    <derivirana_varijabla naziv="DomainObject.Predmet.ProtuStrankaListFormated_1">
      <item>SLAVONIJATRANS REMONTI, d.o.o. za remont i održavanje motornih vozila,SLAVONSKI BROD</item>
    </derivirana_varijabla>
  </DomainObject.Predmet.ProtuStrankaListFormated>
  <DomainObject.Predmet.ProtuStrankaListFormatedOIB>
    <izvorni_sadrzaj>
      <item>SLAVONIJATRANS REMONTI, d.o.o. za remont i održavanje motornih vozila,SLAVONSKI BROD, OIB 77620483286</item>
    </izvorni_sadrzaj>
    <derivirana_varijabla naziv="DomainObject.Predmet.ProtuStrankaListFormatedOIB_1">
      <item>SLAVONIJATRANS REMONTI, d.o.o. za remont i održavanje motornih vozila,SLAVONSKI BROD, OIB 77620483286</item>
    </derivirana_varijabla>
  </DomainObject.Predmet.ProtuStrankaListFormatedOIB>
  <DomainObject.Predmet.ProtuStrankaListFormatedWithAdress>
    <izvorni_sadrzaj>
      <item>SLAVONIJATRANS REMONTI, d.o.o. za remont i održavanje motornih vozila,SLAVONSKI BROD, Vinogradska/bb, 35000 Slavonski Brod</item>
    </izvorni_sadrzaj>
    <derivirana_varijabla naziv="DomainObject.Predmet.ProtuStrankaListFormatedWithAdress_1">
      <item>SLAVONIJATRANS REMONTI, d.o.o. za remont i održavanje motornih vozila,SLAVONSKI BROD, Vinogradska/bb, 35000 Slavonski Brod</item>
    </derivirana_varijabla>
  </DomainObject.Predmet.ProtuStrankaListFormatedWithAdress>
  <DomainObject.Predmet.ProtuStrankaListFormatedWithAdressOIB>
    <izvorni_sadrzaj>
      <item>SLAVONIJATRANS REMONTI, d.o.o. za remont i održavanje motornih vozila,SLAVONSKI BROD, OIB 77620483286, Vinogradska/bb, 35000 Slavonski Brod</item>
    </izvorni_sadrzaj>
    <derivirana_varijabla naziv="DomainObject.Predmet.ProtuStrankaListFormatedWithAdressOIB_1">
      <item>SLAVONIJATRANS REMONTI, d.o.o. za remont i održavanje motornih vozila,SLAVONSKI BROD, OIB 77620483286, Vinogradska/bb, 35000 Slavonski Brod</item>
    </derivirana_varijabla>
  </DomainObject.Predmet.ProtuStrankaListFormatedWithAdressOIB>
  <DomainObject.Predmet.ProtuStrankaListNazivFormated>
    <izvorni_sadrzaj>
      <item>SLAVONIJATRANS REMONTI, d.o.o. za remont i održavanje motornih vozila,SLAVONSKI BROD</item>
    </izvorni_sadrzaj>
    <derivirana_varijabla naziv="DomainObject.Predmet.ProtuStrankaListNazivFormated_1">
      <item>SLAVONIJATRANS REMONTI, d.o.o. za remont i održavanje motornih vozila,SLAVONSKI BROD</item>
    </derivirana_varijabla>
  </DomainObject.Predmet.ProtuStrankaListNazivFormated>
  <DomainObject.Predmet.ProtuStrankaListNazivFormatedOIB>
    <izvorni_sadrzaj>
      <item>SLAVONIJATRANS REMONTI, d.o.o. za remont i održavanje motornih vozila,SLAVONSKI BROD, OIB 77620483286</item>
    </izvorni_sadrzaj>
    <derivirana_varijabla naziv="DomainObject.Predmet.ProtuStrankaListNazivFormatedOIB_1">
      <item>SLAVONIJATRANS REMONTI, d.o.o. za remont i održavanje motornih vozila,SLAVONSKI BROD, OIB 77620483286</item>
    </derivirana_varijabla>
  </DomainObject.Predmet.ProtuStrankaListNazivFormatedOIB>
  <DomainObject.Predmet.OstaliListFormated>
    <izvorni_sadrzaj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  <item>Gabrijel Zovak</item>
      <item>Vlatka Forgić</item>
      <item>Hana Reljić Henig</item>
    </izvorni_sadrzaj>
    <derivirana_varijabla naziv="DomainObject.Predmet.OstaliListFormated_1"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  <item>Gabrijel Zovak</item>
      <item>Vlatka Forgić</item>
      <item>Hana Reljić Henig</item>
    </derivirana_varijabla>
  </DomainObject.Predmet.OstaliListFormated>
  <DomainObject.Predmet.OstaliListFormatedOIB>
    <izvorni_sadrzaj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odvjetnica, OIB 36068029114</item>
      <item>Vesna Lazarić</item>
      <item>Gabrijel Zovak</item>
      <item>Vlatka Forgić</item>
      <item>Hana Reljić Henig</item>
    </izvorni_sadrzaj>
    <derivirana_varijabla naziv="DomainObject.Predmet.OstaliListFormatedOIB_1"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odvjetnica, OIB 36068029114</item>
      <item>Vesna Lazarić</item>
      <item>Gabrijel Zovak</item>
      <item>Vlatka Forgić</item>
      <item>Hana Reljić Henig</item>
    </derivirana_varijabla>
  </DomainObject.Predmet.OstaliListFormatedOIB>
  <DomainObject.Predmet.OstaliListFormatedWithAdress>
    <izvorni_sadrzaj>
      <item>NIKOLA ŽAGAR, HRVATSKIH BRANITELJA 65, Slobodnica</item>
      <item>Stjepan Furlan, 35000 Slavonski Brod</item>
      <item>Mira Jelčić, Porezna, 35000 Slavonski Brod</item>
      <item>Ružica Zmaić, predstavnica, Porezna, 35000 Slavonski Brod</item>
      <item>Željka Brandt, odvjetnica, P. Krešimira IV, 35000 Slavonski Brod</item>
      <item>Mirjana Dujmović, ul. Grada Vukovara 20, 10000 Zagreb</item>
      <item>Tihomir Doko, Vinogradska bb, 35000 Slavonski Brod</item>
      <item>Alma Opačak, odvjetnica, A. Cesarca 12, 35000 Slavonski Brod</item>
      <item>Vesna Lazarić</item>
      <item>Gabrijel Zovak</item>
      <item>Vlatka Forgić</item>
      <item>Hana Reljić Henig</item>
    </izvorni_sadrzaj>
    <derivirana_varijabla naziv="DomainObject.Predmet.OstaliListFormatedWithAdress_1">
      <item>NIKOLA ŽAGAR, HRVATSKIH BRANITELJA 65, Slobodnica</item>
      <item>Stjepan Furlan, 35000 Slavonski Brod</item>
      <item>Mira Jelčić, Porezna, 35000 Slavonski Brod</item>
      <item>Ružica Zmaić, predstavnica, Porezna, 35000 Slavonski Brod</item>
      <item>Željka Brandt, odvjetnica, P. Krešimira IV, 35000 Slavonski Brod</item>
      <item>Mirjana Dujmović, ul. Grada Vukovara 20, 10000 Zagreb</item>
      <item>Tihomir Doko, Vinogradska bb, 35000 Slavonski Brod</item>
      <item>Alma Opačak, odvjetnica, A. Cesarca 12, 35000 Slavonski Brod</item>
      <item>Vesna Lazarić</item>
      <item>Gabrijel Zovak</item>
      <item>Vlatka Forgić</item>
      <item>Hana Reljić Henig</item>
    </derivirana_varijabla>
  </DomainObject.Predmet.OstaliListFormatedWithAdress>
  <DomainObject.Predmet.OstaliListFormatedWithAdressOIB>
    <izvorni_sadrzaj>
      <item>NIKOLA ŽAGAR, HRVATSKIH BRANITELJA 65, Slobodnica</item>
      <item>Stjepan Furlan, 35000 Slavonski Brod</item>
      <item>Mira Jelčić, Porezna, 35000 Slavonski Brod</item>
      <item>Ružica Zmaić, predstavnica, Porezna, 35000 Slavonski Brod</item>
      <item>Željka Brandt, odvjetnica, P. Krešimira IV, 35000 Slavonski Brod</item>
      <item>Mirjana Dujmović, ul. Grada Vukovara 20, 10000 Zagreb</item>
      <item>Tihomir Doko, Vinogradska bb, 35000 Slavonski Brod</item>
      <item>Alma Opačak, odvjetnica, OIB 36068029114, A. Cesarca 12, 35000 Slavonski Brod</item>
      <item>Vesna Lazarić</item>
      <item>Gabrijel Zovak</item>
      <item>Vlatka Forgić</item>
      <item>Hana Reljić Henig</item>
    </izvorni_sadrzaj>
    <derivirana_varijabla naziv="DomainObject.Predmet.OstaliListFormatedWithAdressOIB_1">
      <item>NIKOLA ŽAGAR, HRVATSKIH BRANITELJA 65, Slobodnica</item>
      <item>Stjepan Furlan, 35000 Slavonski Brod</item>
      <item>Mira Jelčić, Porezna, 35000 Slavonski Brod</item>
      <item>Ružica Zmaić, predstavnica, Porezna, 35000 Slavonski Brod</item>
      <item>Željka Brandt, odvjetnica, P. Krešimira IV, 35000 Slavonski Brod</item>
      <item>Mirjana Dujmović, ul. Grada Vukovara 20, 10000 Zagreb</item>
      <item>Tihomir Doko, Vinogradska bb, 35000 Slavonski Brod</item>
      <item>Alma Opačak, odvjetnica, OIB 36068029114, A. Cesarca 12, 35000 Slavonski Brod</item>
      <item>Vesna Lazarić</item>
      <item>Gabrijel Zovak</item>
      <item>Vlatka Forgić</item>
      <item>Hana Reljić Henig</item>
    </derivirana_varijabla>
  </DomainObject.Predmet.OstaliListFormatedWithAdressOIB>
  <DomainObject.Predmet.OstaliListNazivFormated>
    <izvorni_sadrzaj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  <item>Gabrijel Zovak</item>
      <item>Vlatka Forgić</item>
      <item>Hana Reljić Henig</item>
    </izvorni_sadrzaj>
    <derivirana_varijabla naziv="DomainObject.Predmet.OstaliListNazivFormated_1"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  <item>Gabrijel Zovak</item>
      <item>Vlatka Forgić</item>
      <item>Hana Reljić Henig</item>
    </derivirana_varijabla>
  </DomainObject.Predmet.OstaliListNazivFormated>
  <DomainObject.Predmet.OstaliListNazivFormatedOIB>
    <izvorni_sadrzaj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odvjetnica, OIB 36068029114</item>
      <item>Vesna Lazarić</item>
      <item>Gabrijel Zovak</item>
      <item>Vlatka Forgić</item>
      <item>Hana Reljić Henig</item>
    </izvorni_sadrzaj>
    <derivirana_varijabla naziv="DomainObject.Predmet.OstaliListNazivFormatedOIB_1"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odvjetnica, OIB 36068029114</item>
      <item>Vesna Lazarić</item>
      <item>Gabrijel Zovak</item>
      <item>Vlatka Forgić</item>
      <item>Hana Reljić Henig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SLAVONSKI BROD</izvorni_sadrzaj>
    <derivirana_varijabla naziv="DomainObject.Predmet.StrankaIDrugi_1">FINA - PODRUŽNICA SLAVONSKI BROD</derivirana_varijabla>
  </DomainObject.Predmet.StrankaIDrugi>
  <DomainObject.Predmet.ProtustrankaIDrugi>
    <izvorni_sadrzaj>SLAVONIJATRANS REMONTI, d.o.o. za remont i održavanje motornih vozila,SLAVONSKI BROD</izvorni_sadrzaj>
    <derivirana_varijabla naziv="DomainObject.Predmet.ProtustrankaIDrugi_1">SLAVONIJATRANS REMONTI, d.o.o. za remont i održavanje motornih vozila,SLAVONSKI BROD</derivirana_varijabla>
  </DomainObject.Predmet.ProtustrankaIDrugi>
  <DomainObject.Predmet.StrankaIDrugiAdressOIB>
    <izvorni_sadrzaj>FINA - PODRUŽNICA SLAVONSKI BROD, OIB 85821130368, Vrtni put 3, 10000 Zagreb</izvorni_sadrzaj>
    <derivirana_varijabla naziv="DomainObject.Predmet.StrankaIDrugiAdressOIB_1">FINA - PODRUŽNICA SLAVONSKI BROD, OIB 85821130368, Vrtni put 3, 10000 Zagreb</derivirana_varijabla>
  </DomainObject.Predmet.StrankaIDrugiAdressOIB>
  <DomainObject.Predmet.ProtustrankaIDrugiAdressOIB>
    <izvorni_sadrzaj>SLAVONIJATRANS REMONTI, d.o.o. za remont i održavanje motornih vozila,SLAVONSKI BROD, OIB 77620483286, Vinogradska/bb, 35000 Slavonski Brod</izvorni_sadrzaj>
    <derivirana_varijabla naziv="DomainObject.Predmet.ProtustrankaIDrugiAdressOIB_1">SLAVONIJATRANS REMONTI, d.o.o. za remont i održavanje motornih vozila,SLAVONSKI BROD, OIB 77620483286, Vinogradska/bb,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SLAVONIJATRANS REMONTI, d.o.o. za remont i održavanje motornih vozila,SLAVONSKI BROD</item>
      <item>FINA - PODRUŽNICA SLAVONSKI BROD</item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  <item>Gabrijel Zovak</item>
      <item>Vlatka Forgić</item>
      <item>Hana Reljić Henig</item>
    </izvorni_sadrzaj>
    <derivirana_varijabla naziv="DomainObject.Predmet.SudioniciListNaziv_1">
      <item>SLAVONIJATRANS REMONTI, d.o.o. za remont i održavanje motornih vozila,SLAVONSKI BROD</item>
      <item>FINA - PODRUŽNICA SLAVONSKI BROD</item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  <item>Gabrijel Zovak</item>
      <item>Vlatka Forgić</item>
      <item>Hana Reljić Henig</item>
    </derivirana_varijabla>
  </DomainObject.Predmet.SudioniciListNaziv>
  <DomainObject.Predmet.SudioniciListAdressOIB>
    <izvorni_sadrzaj>
      <item>SLAVONIJATRANS REMONTI, d.o.o. za remont i održavanje motornih vozila,SLAVONSKI BROD, OIB 77620483286, Vinogradska/bb,35000 Slavonski Brod</item>
      <item>FINA - PODRUŽNICA SLAVONSKI BROD, OIB 85821130368, Vrtni put 3,10000 Zagreb</item>
      <item>NIKOLA ŽAGAR, HRVATSKIH BRANITELJA 65,Slobodnica</item>
      <item>Stjepan Furlan, 35000 Slavonski Brod</item>
      <item>Mira Jelčić, Porezna,35000 Slavonski Brod</item>
      <item>Ružica Zmaić, predstavnica, Porezna,35000 Slavonski Brod</item>
      <item>Željka Brandt, odvjetnica, P. Krešimira IV,35000 Slavonski Brod</item>
      <item>Mirjana Dujmović, ul. Grada Vukovara 20,10000 Zagreb</item>
      <item>Tihomir Doko, Vinogradska bb,35000 Slavonski Brod</item>
      <item>Alma Opačak, odvjetnica, OIB 36068029114, A. Cesarca 12,35000 Slavonski Brod</item>
      <item>Vesna Lazarić</item>
      <item>Gabrijel Zovak</item>
      <item>Vlatka Forgić</item>
      <item>Hana Reljić Henig</item>
    </izvorni_sadrzaj>
    <derivirana_varijabla naziv="DomainObject.Predmet.SudioniciListAdressOIB_1">
      <item>SLAVONIJATRANS REMONTI, d.o.o. za remont i održavanje motornih vozila,SLAVONSKI BROD, OIB 77620483286, Vinogradska/bb,35000 Slavonski Brod</item>
      <item>FINA - PODRUŽNICA SLAVONSKI BROD, OIB 85821130368, Vrtni put 3,10000 Zagreb</item>
      <item>NIKOLA ŽAGAR, HRVATSKIH BRANITELJA 65,Slobodnica</item>
      <item>Stjepan Furlan, 35000 Slavonski Brod</item>
      <item>Mira Jelčić, Porezna,35000 Slavonski Brod</item>
      <item>Ružica Zmaić, predstavnica, Porezna,35000 Slavonski Brod</item>
      <item>Željka Brandt, odvjetnica, P. Krešimira IV,35000 Slavonski Brod</item>
      <item>Mirjana Dujmović, ul. Grada Vukovara 20,10000 Zagreb</item>
      <item>Tihomir Doko, Vinogradska bb,35000 Slavonski Brod</item>
      <item>Alma Opačak, odvjetnica, OIB 36068029114, A. Cesarca 12,35000 Slavonski Brod</item>
      <item>Vesna Lazarić</item>
      <item>Gabrijel Zovak</item>
      <item>Vlatka Forgić</item>
      <item>Hana Reljić Henig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77620483286</item>
      <item>, OIB 85821130368</item>
      <item>, OIB null</item>
      <item>, OIB null</item>
      <item>, OIB null</item>
      <item>, OIB null</item>
      <item>, OIB null</item>
      <item>, OIB null</item>
      <item>, OIB null</item>
      <item>, OIB 36068029114</item>
      <item>, OIB null</item>
      <item>, OIB null</item>
      <item>, OIB null</item>
      <item>, OIB null</item>
    </izvorni_sadrzaj>
    <derivirana_varijabla naziv="DomainObject.Predmet.SudioniciListNazivOIB_1">
      <item>, OIB 77620483286</item>
      <item>, OIB 85821130368</item>
      <item>, OIB null</item>
      <item>, OIB null</item>
      <item>, OIB null</item>
      <item>, OIB null</item>
      <item>, OIB null</item>
      <item>, OIB null</item>
      <item>, OIB null</item>
      <item>, OIB 36068029114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355</properties:Words>
  <properties:Characters>1893</properties:Characters>
  <properties:Lines>84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2018-09-11T09:30:00Z</dcterms:created>
  <dc:creator>wsadmin</dc:creator>
  <cp:lastModifiedBy>wsadmin</cp:lastModifiedBy>
  <cp:lastPrinted>2018-09-04T12:02:00Z</cp:lastPrinted>
  <dcterms:modified xmlns:xsi="http://www.w3.org/2001/XMLSchema-instance" xsi:type="dcterms:W3CDTF">2018-09-11T09:37:00Z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(ST-523-2013 od 11.09.2018.-  BROD NA SAVI ZAKAZIVANJE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