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db59" w14:paraId="194db59" w:rsidRDefault="00D62C39" w:rsidP="00D62C39" w:rsidR="00D62C39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62C39" w:rsidP="00D62C39" w:rsidR="00D62C39">
      <w:pPr>
        <w:pStyle w:val="NormaleSPIS"/>
      </w:pP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</w:p>
    <w:p w:rsidRDefault="00D62C39" w:rsidP="00D62C39" w:rsidR="00D62C39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D62C39" w:rsidP="00D62C39" w:rsidR="00D62C39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</w:p>
    <w:p w:rsidRDefault="00D62C39" w:rsidP="00D62C39" w:rsidR="00D62C39">
      <w:pPr>
        <w:spacing w:lineRule="auto" w:line="276" w:after="0"/>
        <w:rPr>
          <w:rFonts w:cs="Times New Roman" w:eastAsia="Calibri"/>
          <w:color w:val="000000"/>
        </w:rPr>
      </w:pPr>
    </w:p>
    <w:p w:rsidRDefault="00D62C39" w:rsidP="00D62C39" w:rsidR="00D62C39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D62C39" w:rsidP="00D62C39" w:rsidR="00D62C39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D62C39" w:rsidP="00D62C39" w:rsidR="00D62C39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D62C39" w:rsidP="00D62C39" w:rsidR="00D62C39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D62C39" w:rsidR="00D62C39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D62C39" w:rsidR="00D62C39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D62C39" w:rsidR="00D62C3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D62C39" w:rsidR="00D62C3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D62C39" w:rsidP="00D62C39" w:rsidR="00D62C39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D62C39" w:rsidP="00D62C39" w:rsidR="00D62C39">
      <w:pPr>
        <w:pStyle w:val="NormaleSPIS"/>
      </w:pPr>
    </w:p>
    <w:p w:rsidRDefault="00D62C39" w:rsidP="00D62C39" w:rsidR="00D62C39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D62C39" w:rsidP="00D62C39" w:rsidR="00D62C39">
      <w:pPr>
        <w:pStyle w:val="NormaleSPIS"/>
      </w:pPr>
    </w:p>
    <w:p w:rsidRDefault="00D62C39" w:rsidP="00D62C39" w:rsidR="00D62C39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D62C39" w:rsidP="00D62C39" w:rsidR="00D62C39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D62C39" w:rsidP="00D62C39" w:rsidR="00D62C39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D62C39" w:rsidP="00D62C39" w:rsidR="00D62C39">
      <w:pPr>
        <w:pStyle w:val="NormaleSPIS"/>
        <w:spacing w:after="0"/>
        <w:ind w:firstLine="0"/>
      </w:pPr>
      <w:r>
        <w:t>1. e-Oglasna ploča</w:t>
      </w:r>
    </w:p>
    <w:p w:rsidRDefault="00D62C39" w:rsidP="00D62C39" w:rsidR="00D62C39">
      <w:pPr>
        <w:pStyle w:val="NormaleSPIS"/>
        <w:spacing w:after="0"/>
        <w:ind w:firstLine="0"/>
      </w:pPr>
      <w:r>
        <w:t>2. Spisi navedeni u tabeli iz točke 2.</w:t>
      </w:r>
    </w:p>
    <w:p w:rsidRDefault="00D62C39" w:rsidP="00D62C39" w:rsidR="00D62C39">
      <w:pPr>
        <w:pStyle w:val="NormaleSPIS"/>
        <w:spacing w:after="0"/>
        <w:ind w:firstLine="0"/>
      </w:pPr>
      <w:r>
        <w:t>3. Trgovački sud u Bjelovaru</w:t>
      </w:r>
    </w:p>
    <w:p w:rsidRDefault="00D62C39" w:rsidP="00D62C39" w:rsidR="00D62C39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C39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334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St-356/2017-3</izvorni_sadrzaj>
    <derivirana_varijabla naziv="DomainObject.Oznaka_1">St-356/2017-3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CIPELKO jednostavno društvo s ograničenom odgovornošću za proizvodnju i usluge</izvorni_sadrzaj>
    <derivirana_varijabla naziv="DomainObject.Predmet.ProtustrankaFormated_1">  CIPELKO jednostavno društvo s ograničenom odgovornošću za proizvodnju i usluge</derivirana_varijabla>
  </DomainObject.Predmet.ProtustrankaFormated>
  <DomainObject.Predmet.ProtustrankaFormatedOIB>
    <izvorni_sadrzaj>  CIPELKO jednostavno društvo s ograničenom odgovornošću za proizvodnju i usluge, OIB 18297356833</izvorni_sadrzaj>
    <derivirana_varijabla naziv="DomainObject.Predmet.ProtustrankaFormatedOIB_1">  CIPELKO jednostavno društvo s ograničenom odgovornošću za proizvodnju i usluge, OIB 18297356833</derivirana_varijabla>
  </DomainObject.Predmet.ProtustrankaFormatedOIB>
  <DomainObject.Predmet.ProtustrankaFormatedWithAdress>
    <izvorni_sadrzaj> CIPELKO jednostavno društvo s ograničenom odgovornošću za proizvodnju i usluge, Ivana Đuriševića 45, 48350 Đurđevac</izvorni_sadrzaj>
    <derivirana_varijabla naziv="DomainObject.Predmet.ProtustrankaFormatedWithAdress_1"> CIPELKO jednostavno društvo s ograničenom odgovornošću za proizvodnju i usluge, Ivana Đuriševića 45, 48350 Đurđevac</derivirana_varijabla>
  </DomainObject.Predmet.ProtustrankaFormatedWithAdress>
  <DomainObject.Predmet.ProtustrankaFormatedWithAdressOIB>
    <izvorni_sadrzaj> CIPELKO jednostavno društvo s ograničenom odgovornošću za proizvodnju i usluge, OIB 18297356833, Ivana Đuriševića 45, 48350 Đurđevac</izvorni_sadrzaj>
    <derivirana_varijabla naziv="DomainObject.Predmet.ProtustrankaFormatedWithAdressOIB_1"> CIPELKO jednostavno društvo s ograničenom odgovornošću za proizvodnju i usluge, OIB 18297356833, Ivana Đuriševića 45, 48350 Đurđevac</derivirana_varijabla>
  </DomainObject.Predmet.ProtustrankaFormatedWithAdressOIB>
  <DomainObject.Predmet.ProtustrankaWithAdress>
    <izvorni_sadrzaj>CIPELKO jednostavno društvo s ograničenom odgovornošću za proizvodnju i usluge Ivana Đuriševića 45, 48350 Đurđevac</izvorni_sadrzaj>
    <derivirana_varijabla naziv="DomainObject.Predmet.ProtustrankaWithAdress_1">CIPELKO jednostavno društvo s ograničenom odgovornošću za proizvodnju i usluge Ivana Đuriševića 45, 48350 Đurđevac</derivirana_varijabla>
  </DomainObject.Predmet.ProtustrankaWithAdress>
  <DomainObject.Predmet.ProtustrankaWithAdressOIB>
    <izvorni_sadrzaj>CIPELKO jednostavno društvo s ograničenom odgovornošću za proizvodnju i usluge, OIB 18297356833, Ivana Đuriševića 45, 48350 Đurđevac</izvorni_sadrzaj>
    <derivirana_varijabla naziv="DomainObject.Predmet.ProtustrankaWithAdressOIB_1">CIPELKO jednostavno društvo s ograničenom odgovornošću za proizvodnju i usluge, OIB 18297356833, Ivana Đuriševića 45, 48350 Đurđevac</derivirana_varijabla>
  </DomainObject.Predmet.ProtustrankaWithAdressOIB>
  <DomainObject.Predmet.ProtustrankaNazivFormated>
    <izvorni_sadrzaj>CIPELKO jednostavno društvo s ograničenom odgovornošću za proizvodnju i usluge</izvorni_sadrzaj>
    <derivirana_varijabla naziv="DomainObject.Predmet.ProtustrankaNazivFormated_1">CIPELKO jednostavno društvo s ograničenom odgovornošću za proizvodnju i usluge</derivirana_varijabla>
  </DomainObject.Predmet.ProtustrankaNazivFormated>
  <DomainObject.Predmet.ProtustrankaNazivFormatedOIB>
    <izvorni_sadrzaj>CIPELKO jednostavno društvo s ograničenom odgovornošću za proizvodnju i usluge, OIB 18297356833</izvorni_sadrzaj>
    <derivirana_varijabla naziv="DomainObject.Predmet.ProtustrankaNazivFormatedOIB_1">CIPELKO jednostavno društvo s ograničenom odgovornošću za proizvodnju i usluge, OIB 18297356833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7485.83</izvorni_sadrzaj>
    <derivirana_varijabla naziv="DomainObject.Predmet.TrenutnaVrijednost_1">7485.83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CIPELKO jednostavno društvo s ograničenom odgovornošću za proizvodnju i usluge</item>
    </izvorni_sadrzaj>
    <derivirana_varijabla naziv="DomainObject.Predmet.ProtuStrankaListFormated_1">
      <item>CIPELKO jednostavno društvo s ograničenom odgovornošću za proizvodnju i usluge</item>
    </derivirana_varijabla>
  </DomainObject.Predmet.ProtuStrankaListFormated>
  <DomainObject.Predmet.ProtuStrankaListFormatedOIB>
    <izvorni_sadrzaj>
      <item>CIPELKO jednostavno društvo s ograničenom odgovornošću za proizvodnju i usluge, OIB 18297356833</item>
    </izvorni_sadrzaj>
    <derivirana_varijabla naziv="DomainObject.Predmet.ProtuStrankaListFormatedOIB_1">
      <item>CIPELKO jednostavno društvo s ograničenom odgovornošću za proizvodnju i usluge, OIB 18297356833</item>
    </derivirana_varijabla>
  </DomainObject.Predmet.ProtuStrankaListFormatedOIB>
  <DomainObject.Predmet.ProtuStrankaListFormatedWithAdress>
    <izvorni_sadrzaj>
      <item>CIPELKO jednostavno društvo s ograničenom odgovornošću za proizvodnju i usluge, Ivana Đuriševića 45, 48350 Đurđevac</item>
    </izvorni_sadrzaj>
    <derivirana_varijabla naziv="DomainObject.Predmet.ProtuStrankaListFormatedWithAdress_1">
      <item>CIPELKO jednostavno društvo s ograničenom odgovornošću za proizvodnju i usluge, Ivana Đuriševića 45, 48350 Đurđevac</item>
    </derivirana_varijabla>
  </DomainObject.Predmet.ProtuStrankaListFormatedWithAdress>
  <DomainObject.Predmet.ProtuStrankaListFormatedWithAdressOIB>
    <izvorni_sadrzaj>
      <item>CIPELKO jednostavno društvo s ograničenom odgovornošću za proizvodnju i usluge, OIB 18297356833, Ivana Đuriševića 45, 48350 Đurđevac</item>
    </izvorni_sadrzaj>
    <derivirana_varijabla naziv="DomainObject.Predmet.ProtuStrankaListFormatedWithAdressOIB_1">
      <item>CIPELKO jednostavno društvo s ograničenom odgovornošću za proizvodnju i usluge, OIB 18297356833, Ivana Đuriševića 45, 48350 Đurđevac</item>
    </derivirana_varijabla>
  </DomainObject.Predmet.ProtuStrankaListFormatedWithAdressOIB>
  <DomainObject.Predmet.ProtuStrankaListNazivFormated>
    <izvorni_sadrzaj>
      <item>CIPELKO jednostavno društvo s ograničenom odgovornošću za proizvodnju i usluge</item>
    </izvorni_sadrzaj>
    <derivirana_varijabla naziv="DomainObject.Predmet.ProtuStrankaListNazivFormated_1">
      <item>CIPELKO jednostavno društvo s ograničenom odgovornošću za proizvodnju i usluge</item>
    </derivirana_varijabla>
  </DomainObject.Predmet.ProtuStrankaListNazivFormated>
  <DomainObject.Predmet.ProtuStrankaListNazivFormatedOIB>
    <izvorni_sadrzaj>
      <item>CIPELKO jednostavno društvo s ograničenom odgovornošću za proizvodnju i usluge, OIB 18297356833</item>
    </izvorni_sadrzaj>
    <derivirana_varijabla naziv="DomainObject.Predmet.ProtuStrankaListNazivFormatedOIB_1">
      <item>CIPELKO jednostavno društvo s ograničenom odgovornošću za proizvodnju i usluge, OIB 18297356833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St-356/2017-3</izvorni_sadrzaj>
    <derivirana_varijabla naziv="DomainObject.PoslovniBrojDokumenta_1">St-356/2017-3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CIPELKO jednostavno društvo s ograničenom odgovornošću za proizvodnju i usluge</izvorni_sadrzaj>
    <derivirana_varijabla naziv="DomainObject.Predmet.ProtustrankaIDrugi_1">CIPELKO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CIPELKO jednostavno društvo s ograničenom odgovornošću za proizvodnju i usluge, OIB 18297356833, Ivana Đuriševića 45, 48350 Đurđevac</izvorni_sadrzaj>
    <derivirana_varijabla naziv="DomainObject.Predmet.ProtustrankaIDrugiAdressOIB_1">CIPELKO jednostavno društvo s ograničenom odgovornošću za proizvodnju i usluge, OIB 18297356833, Ivana Đuriševića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CIPELKO jednostavno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CIPELKO jednostavno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CIPELKO jednostavno društvo s ograničenom odgovornošću za proizvodnju i usluge, OIB 18297356833, Ivana Đuriševića 45,48350 Đurđevac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CIPELKO jednostavno društvo s ograničenom odgovornošću za proizvodnju i usluge, OIB 18297356833, Ivana Đuriševića 45,48350 Đurđevac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EE650-B4A3-4794-B30F-FF3C15CBC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St-356/2017-3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