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bcc7" w14:paraId="f28bcc7" w:rsidRDefault="00B97141" w:rsidP="00B97141" w:rsidR="00B97141" w:rsidRPr="000D3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141" w:rsidP="00B97141" w:rsidR="00B97141" w:rsidRPr="000D3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0D3B81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B97141" w:rsidP="00B97141" w:rsidR="00B9714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D3B81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B97141" w:rsidP="00B97141" w:rsidR="00B9714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97141" w:rsidP="00B97141" w:rsidR="00B97141" w:rsidRPr="000D3B81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B97141" w:rsidP="00B97141" w:rsidR="00B9714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97141" w:rsidP="00B97141" w:rsidR="00B97141" w:rsidRPr="005D578C">
      <w:pPr>
        <w:jc w:val="center"/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97141" w:rsidP="00B97141" w:rsidR="00B97141" w:rsidRPr="005D578C">
      <w:pPr>
        <w:rPr>
          <w:rFonts w:cs="Times New Roman" w:eastAsia="Times New Roman"/>
          <w:szCs w:val="24"/>
        </w:rPr>
      </w:pPr>
    </w:p>
    <w:p w:rsidRDefault="00B97141" w:rsidP="00B97141" w:rsidR="00B9714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PAČO </w:t>
      </w:r>
      <w:r w:rsidR="0015317A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Funtana, Dalmatinska 17 D, OIB 47232798397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040305153,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D3B81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B97141" w:rsidP="00B97141" w:rsidR="00B97141" w:rsidRPr="005D578C">
      <w:pPr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97141" w:rsidP="00B97141" w:rsidR="00B97141" w:rsidRPr="005D578C">
      <w:pPr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PAČO </w:t>
      </w:r>
      <w:r w:rsidR="0015317A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Funtana, Dalmatinska 17 D, OIB 47232798397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040305153,</w:t>
      </w:r>
      <w:r w:rsidRPr="005D578C">
        <w:rPr>
          <w:rFonts w:cs="Times New Roman" w:eastAsia="Times New Roman"/>
          <w:szCs w:val="24"/>
        </w:rPr>
        <w:t xml:space="preserve"> s danom </w:t>
      </w:r>
      <w:r w:rsidR="000D3B81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97141" w:rsidP="00B97141" w:rsidR="00B97141" w:rsidRPr="005D578C">
      <w:pPr>
        <w:rPr>
          <w:rFonts w:cs="Times New Roman" w:eastAsia="Times New Roman"/>
          <w:szCs w:val="24"/>
        </w:rPr>
      </w:pPr>
    </w:p>
    <w:p w:rsidRDefault="00B97141" w:rsidP="00B97141" w:rsidR="00B9714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B97141" w:rsidP="00B97141" w:rsidR="00B97141">
      <w:pPr>
        <w:rPr>
          <w:rFonts w:cs="Times New Roman" w:eastAsia="Times New Roman"/>
          <w:szCs w:val="20"/>
        </w:rPr>
      </w:pPr>
    </w:p>
    <w:p w:rsidRDefault="00B97141" w:rsidP="00B97141" w:rsidR="00B9714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PAČO </w:t>
      </w:r>
      <w:r w:rsidR="0015317A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Funtana, Dalmatinska 17 D, OIB 47232798397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040305153.</w:t>
      </w:r>
    </w:p>
    <w:p w:rsidRDefault="00B97141" w:rsidP="00B97141" w:rsidR="00B97141">
      <w:pPr>
        <w:ind w:firstLine="709"/>
        <w:rPr>
          <w:rFonts w:cs="Times New Roman" w:eastAsia="Times New Roman"/>
          <w:szCs w:val="24"/>
        </w:rPr>
      </w:pPr>
    </w:p>
    <w:p w:rsidRDefault="00B97141" w:rsidP="00B97141" w:rsidR="00B9714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PAČO </w:t>
      </w:r>
      <w:r w:rsidR="0015317A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Funtana, Dalmatinska 17 D, OIB 47232798397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040305153.</w:t>
      </w:r>
    </w:p>
    <w:p w:rsidRDefault="00B97141" w:rsidP="00B97141" w:rsidR="00B97141">
      <w:pPr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97141" w:rsidP="00B97141" w:rsidR="00B97141">
      <w:pPr>
        <w:ind w:firstLine="708"/>
        <w:rPr>
          <w:rFonts w:cs="Times New Roman" w:eastAsia="Times New Roman"/>
          <w:szCs w:val="24"/>
        </w:rPr>
      </w:pPr>
    </w:p>
    <w:p w:rsidRDefault="00B97141" w:rsidP="00B97141" w:rsidR="00B9714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PAČO </w:t>
      </w:r>
      <w:r w:rsidR="0015317A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Funtana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St-1024/2015-3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97141" w:rsidP="00B97141" w:rsidR="00B9714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97141" w:rsidP="00B97141" w:rsidR="00B97141" w:rsidRPr="005D578C">
      <w:pPr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D3B81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97141" w:rsidP="00B97141" w:rsidR="00B97141">
      <w:pPr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97141" w:rsidP="00B97141" w:rsidR="00B9714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0071DA">
        <w:rPr>
          <w:rFonts w:cs="Times New Roman" w:eastAsia="Times New Roman"/>
          <w:szCs w:val="24"/>
        </w:rPr>
        <w:t>, v. r.</w:t>
      </w:r>
    </w:p>
    <w:p w:rsidRDefault="00B97141" w:rsidP="00B97141" w:rsidR="00B97141">
      <w:pPr>
        <w:jc w:val="left"/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jc w:val="left"/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97141" w:rsidP="00B97141" w:rsidR="00B9714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97141" w:rsidP="00B97141" w:rsidR="00B971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97141" w:rsidP="00B97141" w:rsidR="00B97141">
      <w:pPr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rPr>
          <w:rFonts w:cs="Times New Roman" w:eastAsia="Times New Roman"/>
          <w:szCs w:val="24"/>
        </w:rPr>
      </w:pPr>
    </w:p>
    <w:p w:rsidRDefault="00B97141" w:rsidP="00B97141" w:rsidR="00B9714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97141" w:rsidP="00B97141" w:rsidR="00B971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97141" w:rsidP="00B97141" w:rsidR="00B971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PAČO </w:t>
      </w:r>
      <w:r w:rsidR="0015317A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Funtana, Dalmatinska 17 D,</w:t>
      </w:r>
    </w:p>
    <w:p w:rsidRDefault="00B97141" w:rsidP="00B97141" w:rsidR="00B971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Ivan Peranović, Funtana, Dalmatinska 17 D,</w:t>
      </w:r>
    </w:p>
    <w:p w:rsidRDefault="00B97141" w:rsidP="00B97141" w:rsidR="00B9714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B97141" w:rsidP="00B97141" w:rsidR="00B971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97141" w:rsidP="00B97141" w:rsidR="00B9714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B97141" w:rsidP="00B97141" w:rsidR="00B9714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97141" w:rsidP="00B97141" w:rsidR="00B971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97141" w:rsidP="00B97141" w:rsidR="00B971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B97141" w:rsidP="00B97141" w:rsidR="00B97141"/>
    <w:p w:rsidRDefault="000071DA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141" w:rsidP="00B97141" w:rsidR="00B97141">
      <w:r>
        <w:separator/>
      </w:r>
    </w:p>
  </w:endnote>
  <w:endnote w:id="0" w:type="continuationSeparator">
    <w:p w:rsidRDefault="00B97141" w:rsidP="00B97141" w:rsidR="00B97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141" w:rsidP="00B97141" w:rsidR="00B97141">
      <w:r>
        <w:separator/>
      </w:r>
    </w:p>
  </w:footnote>
  <w:footnote w:id="0" w:type="continuationSeparator">
    <w:p w:rsidRDefault="00B97141" w:rsidP="00B97141" w:rsidR="00B97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141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071D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St-1026/2015-5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141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St-1026/2015-5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2550"/>
    <w:rsid w:val="000071DA"/>
    <w:rsid w:val="000D3B81"/>
    <w:rsid w:val="0015317A"/>
    <w:rsid w:val="00510A3B"/>
    <w:rsid w:val="0075528E"/>
    <w:rsid w:val="0079403F"/>
    <w:rsid w:val="00B97141"/>
    <w:rsid w:val="00B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714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71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971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71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71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1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14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1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71D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71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71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714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71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971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71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71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1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14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1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71D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71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71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St-1026/2015</izvorni_sadrzaj>
    <derivirana_varijabla naziv="DomainObject.Predmet.OznakaBroj_1">St-1026/2015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PAČO j.do.o. FUNTANA</izvorni_sadrzaj>
    <derivirana_varijabla naziv="DomainObject.Predmet.ProtustrankaFormated_1">  PAČO j.do.o. FUNTANA</derivirana_varijabla>
  </DomainObject.Predmet.ProtustrankaFormated>
  <DomainObject.Predmet.ProtustrankaFormatedOIB>
    <izvorni_sadrzaj>  PAČO j.do.o. FUNTANA, OIB 47232798397</izvorni_sadrzaj>
    <derivirana_varijabla naziv="DomainObject.Predmet.ProtustrankaFormatedOIB_1">  PAČO j.do.o. FUNTANA, OIB 47232798397</derivirana_varijabla>
  </DomainObject.Predmet.ProtustrankaFormatedOIB>
  <DomainObject.Predmet.ProtustrankaFormatedWithAdress>
    <izvorni_sadrzaj> PAČO j.do.o. FUNTANA, Dalmatinska 17 D, 52450 Funtana</izvorni_sadrzaj>
    <derivirana_varijabla naziv="DomainObject.Predmet.ProtustrankaFormatedWithAdress_1"> PAČO j.do.o. FUNTANA, Dalmatinska 17 D, 52450 Funtana</derivirana_varijabla>
  </DomainObject.Predmet.ProtustrankaFormatedWithAdress>
  <DomainObject.Predmet.ProtustrankaFormatedWithAdressOIB>
    <izvorni_sadrzaj> PAČO j.do.o. FUNTANA, OIB 47232798397, Dalmatinska 17 D, 52450 Funtana</izvorni_sadrzaj>
    <derivirana_varijabla naziv="DomainObject.Predmet.ProtustrankaFormatedWithAdressOIB_1"> PAČO j.do.o. FUNTANA, OIB 47232798397, Dalmatinska 17 D, 52450 Funtana</derivirana_varijabla>
  </DomainObject.Predmet.ProtustrankaFormatedWithAdressOIB>
  <DomainObject.Predmet.ProtustrankaWithAdress>
    <izvorni_sadrzaj>PAČO j.do.o. FUNTANA Dalmatinska 17 D, 52450 Funtana</izvorni_sadrzaj>
    <derivirana_varijabla naziv="DomainObject.Predmet.ProtustrankaWithAdress_1">PAČO j.do.o. FUNTANA Dalmatinska 17 D, 52450 Funtana</derivirana_varijabla>
  </DomainObject.Predmet.ProtustrankaWithAdress>
  <DomainObject.Predmet.ProtustrankaWithAdressOIB>
    <izvorni_sadrzaj>PAČO j.do.o. FUNTANA, OIB 47232798397, Dalmatinska 17 D, 52450 Funtana</izvorni_sadrzaj>
    <derivirana_varijabla naziv="DomainObject.Predmet.ProtustrankaWithAdressOIB_1">PAČO j.do.o. FUNTANA, OIB 47232798397, Dalmatinska 17 D, 52450 Funtana</derivirana_varijabla>
  </DomainObject.Predmet.ProtustrankaWithAdressOIB>
  <DomainObject.Predmet.ProtustrankaNazivFormated>
    <izvorni_sadrzaj>PAČO j.do.o. FUNTANA</izvorni_sadrzaj>
    <derivirana_varijabla naziv="DomainObject.Predmet.ProtustrankaNazivFormated_1">PAČO j.do.o. FUNTANA</derivirana_varijabla>
  </DomainObject.Predmet.ProtustrankaNazivFormated>
  <DomainObject.Predmet.ProtustrankaNazivFormatedOIB>
    <izvorni_sadrzaj>PAČO j.do.o. FUNTANA, OIB 47232798397</izvorni_sadrzaj>
    <derivirana_varijabla naziv="DomainObject.Predmet.ProtustrankaNazivFormatedOIB_1">PAČO j.do.o. FUNTANA, OIB 47232798397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11236.73</izvorni_sadrzaj>
    <derivirana_varijabla naziv="DomainObject.Predmet.TrenutnaVrijednost_1">11236.73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PAČO j.do.o. FUNTANA</item>
    </izvorni_sadrzaj>
    <derivirana_varijabla naziv="DomainObject.Predmet.ProtuStrankaListFormated_1">
      <item>PAČO j.do.o. FUNTANA</item>
    </derivirana_varijabla>
  </DomainObject.Predmet.ProtuStrankaListFormated>
  <DomainObject.Predmet.ProtuStrankaListFormatedOIB>
    <izvorni_sadrzaj>
      <item>PAČO j.do.o. FUNTANA, OIB 47232798397</item>
    </izvorni_sadrzaj>
    <derivirana_varijabla naziv="DomainObject.Predmet.ProtuStrankaListFormatedOIB_1">
      <item>PAČO j.do.o. FUNTANA, OIB 47232798397</item>
    </derivirana_varijabla>
  </DomainObject.Predmet.ProtuStrankaListFormatedOIB>
  <DomainObject.Predmet.ProtuStrankaListFormatedWithAdress>
    <izvorni_sadrzaj>
      <item>PAČO j.do.o. FUNTANA, Dalmatinska 17 D, 52450 Funtana</item>
    </izvorni_sadrzaj>
    <derivirana_varijabla naziv="DomainObject.Predmet.ProtuStrankaListFormatedWithAdress_1">
      <item>PAČO j.do.o. FUNTANA, Dalmatinska 17 D, 52450 Funtana</item>
    </derivirana_varijabla>
  </DomainObject.Predmet.ProtuStrankaListFormatedWithAdress>
  <DomainObject.Predmet.ProtuStrankaListFormatedWithAdressOIB>
    <izvorni_sadrzaj>
      <item>PAČO j.do.o. FUNTANA, OIB 47232798397, Dalmatinska 17 D, 52450 Funtana</item>
    </izvorni_sadrzaj>
    <derivirana_varijabla naziv="DomainObject.Predmet.ProtuStrankaListFormatedWithAdressOIB_1">
      <item>PAČO j.do.o. FUNTANA, OIB 47232798397, Dalmatinska 17 D, 52450 Funtana</item>
    </derivirana_varijabla>
  </DomainObject.Predmet.ProtuStrankaListFormatedWithAdressOIB>
  <DomainObject.Predmet.ProtuStrankaListNazivFormated>
    <izvorni_sadrzaj>
      <item>PAČO j.do.o. FUNTANA</item>
    </izvorni_sadrzaj>
    <derivirana_varijabla naziv="DomainObject.Predmet.ProtuStrankaListNazivFormated_1">
      <item>PAČO j.do.o. FUNTANA</item>
    </derivirana_varijabla>
  </DomainObject.Predmet.ProtuStrankaListNazivFormated>
  <DomainObject.Predmet.ProtuStrankaListNazivFormatedOIB>
    <izvorni_sadrzaj>
      <item>PAČO j.do.o. FUNTANA, OIB 47232798397</item>
    </izvorni_sadrzaj>
    <derivirana_varijabla naziv="DomainObject.Predmet.ProtuStrankaListNazivFormatedOIB_1">
      <item>PAČO j.do.o. FUNTANA, OIB 47232798397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PAČO j.do.o. FUNTANA</izvorni_sadrzaj>
    <derivirana_varijabla naziv="DomainObject.Predmet.ProtustrankaIDrugi_1">PAČO j.do.o. FUNTANA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PAČO j.do.o. FUNTANA, OIB 47232798397, Dalmatinska 17 D, 52450 Funtana</izvorni_sadrzaj>
    <derivirana_varijabla naziv="DomainObject.Predmet.ProtustrankaIDrugiAdressOIB_1">PAČO j.do.o. FUNTANA, OIB 47232798397, Dalmatinska 17 D,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PAČO j.do.o. FUNTANA</item>
    </izvorni_sadrzaj>
    <derivirana_varijabla naziv="DomainObject.Predmet.SudioniciListNaziv_1">
      <item>FINANCIJSKA AGENCIJA, RC RIJEKA, PODRUŽNICA PULA, PULA</item>
      <item>PAČO j.do.o. FUNTANA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PAČO j.do.o. FUNTANA, OIB 47232798397, Dalmatinska 17 D,52450 Funtana</item>
    </izvorni_sadrzaj>
    <derivirana_varijabla naziv="DomainObject.Predmet.SudioniciListAdressOIB_1">
      <item>FINANCIJSKA AGENCIJA, RC RIJEKA, PODRUŽNICA PULA, PULA, OIB 85821130368, Ulica grada Vukovara 70,Zagreb</item>
      <item>PAČO j.do.o. FUNTANA, OIB 47232798397, Dalmatinska 17 D,52450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47232798397</item>
    </izvorni_sadrzaj>
    <derivirana_varijabla naziv="DomainObject.Predmet.SudioniciListNazivOIB_1">
      <item>, OIB 85821130368</item>
      <item>, OIB 47232798397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3031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2016-03-18T08:22:00Z</dcterms:created>
  <dc:creator>Mihaela Kaligari</dc:creator>
  <dc:description/>
  <cp:keywords/>
  <cp:lastModifiedBy>Jasmina Matika</cp:lastModifiedBy>
  <cp:lastPrinted>2016-03-31T05:51:00Z</cp:lastPrinted>
  <dcterms:modified xmlns:xsi="http://www.w3.org/2001/XMLSchema-instance" xsi:type="dcterms:W3CDTF">2016-03-31T07:48:00Z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