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069f" w14:paraId="a5c069f" w:rsidRDefault="000C5C65" w:rsidP="00597F65" w:rsidR="00597F65">
      <w:pPr>
        <w:jc w:val="right"/>
        <w15:collapsed w:val="false"/>
      </w:pPr>
      <w:r>
        <w:t xml:space="preserve">6 </w:t>
      </w:r>
      <w:r w:rsidR="002D77B4">
        <w:t>St-</w:t>
      </w:r>
      <w:r w:rsidR="00C76CDA">
        <w:t>401</w:t>
      </w:r>
      <w:r w:rsidR="00B207A3">
        <w:t>/</w:t>
      </w:r>
      <w:r w:rsidR="005C2BFC">
        <w:t>17</w:t>
      </w:r>
      <w:r w:rsidR="00B207A3">
        <w:t>-</w:t>
      </w:r>
      <w:r w:rsidR="00C76CDA">
        <w:t>7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C76CDA">
        <w:t xml:space="preserve">MARIJA MIŠINEC j.d.o.o. za frizerske usluge, Osijek, </w:t>
      </w:r>
      <w:proofErr w:type="spellStart"/>
      <w:r w:rsidR="00C76CDA">
        <w:t>Bosutska</w:t>
      </w:r>
      <w:proofErr w:type="spellEnd"/>
      <w:r w:rsidR="00C76CDA">
        <w:t xml:space="preserve"> 6, OIB 31990769159, MBS 030137785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013468">
        <w:t>10</w:t>
      </w:r>
      <w:r w:rsidR="00615950">
        <w:t xml:space="preserve">. </w:t>
      </w:r>
      <w:r w:rsidR="005C2BFC">
        <w:t>srpnja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76CDA">
        <w:t xml:space="preserve">MARIJA MIŠINEC j.d.o.o. za frizerske usluge, Osijek, </w:t>
      </w:r>
      <w:proofErr w:type="spellStart"/>
      <w:r w:rsidR="00C76CDA">
        <w:t>Bosutska</w:t>
      </w:r>
      <w:proofErr w:type="spellEnd"/>
      <w:r w:rsidR="00C76CDA">
        <w:t xml:space="preserve"> 6, OIB 31990769159, MBS 030137785.</w:t>
      </w:r>
      <w:r>
        <w:rPr>
          <w:b/>
        </w:rPr>
        <w:t xml:space="preserve"> </w:t>
      </w:r>
      <w:r w:rsidR="00564A5D"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C76CDA">
        <w:t xml:space="preserve">21. rujna </w:t>
      </w:r>
      <w:r w:rsidRPr="00006672">
        <w:t xml:space="preserve"> 2017. u </w:t>
      </w:r>
      <w:r w:rsidR="00C76CDA">
        <w:t>10,30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5C2BFC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</w:t>
      </w:r>
      <w:r w:rsidR="00C76CDA">
        <w:t xml:space="preserve">Filip Babić </w:t>
      </w:r>
      <w:proofErr w:type="spellStart"/>
      <w:r w:rsidR="00C76CDA">
        <w:t>dipl.oec</w:t>
      </w:r>
      <w:proofErr w:type="spellEnd"/>
      <w:r w:rsidR="00C76CDA">
        <w:t>. iz Osijeka, Trg bana Jelačića 18,  OIB 57093086582</w:t>
      </w:r>
      <w:r w:rsidRPr="006B0D72">
        <w:rPr>
          <w:b/>
        </w:rPr>
        <w:t>.</w:t>
      </w:r>
      <w:r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5C2BFC" w:rsidP="005C2BFC" w:rsidR="005C2BFC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</w:t>
      </w:r>
      <w:r w:rsidR="00C76CDA">
        <w:t>15. ožujka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>
        <w:tab/>
      </w:r>
      <w:r w:rsidR="00C76CDA">
        <w:t xml:space="preserve">MARIJA MIŠINEC j.d.o.o. za frizerske usluge, Osijek, </w:t>
      </w:r>
      <w:proofErr w:type="spellStart"/>
      <w:r w:rsidR="00C76CDA">
        <w:t>Bosutska</w:t>
      </w:r>
      <w:proofErr w:type="spellEnd"/>
      <w:r w:rsidR="00C76CDA">
        <w:t xml:space="preserve"> 6, OIB 31990769159, MBS 030137785.</w:t>
      </w:r>
    </w:p>
    <w:p w:rsidRDefault="000C5C65" w:rsidP="000C5C65" w:rsidR="000C5C65">
      <w:pPr>
        <w:pStyle w:val="Tijeloteksta"/>
      </w:pPr>
      <w:r>
        <w:t xml:space="preserve"> </w:t>
      </w:r>
    </w:p>
    <w:p w:rsidRDefault="00564A5D" w:rsidP="000C5C65" w:rsidR="00564A5D">
      <w:pPr>
        <w:pStyle w:val="Tijeloteksta"/>
        <w:ind w:firstLine="708"/>
      </w:pPr>
    </w:p>
    <w:p w:rsidRDefault="00C76CDA" w:rsidP="00564A5D" w:rsidR="00C76CDA">
      <w:pPr>
        <w:jc w:val="right"/>
      </w:pPr>
    </w:p>
    <w:p w:rsidRDefault="00255D44" w:rsidP="00564A5D" w:rsidR="00564A5D">
      <w:pPr>
        <w:jc w:val="right"/>
      </w:pPr>
      <w:r>
        <w:lastRenderedPageBreak/>
        <w:t>6 St-401/17-7</w:t>
      </w:r>
    </w:p>
    <w:p w:rsidRDefault="00564A5D" w:rsidP="00564A5D" w:rsidR="00564A5D">
      <w:pPr>
        <w:pStyle w:val="Tijeloteksta"/>
        <w:tabs>
          <w:tab w:pos="1695" w:val="left"/>
        </w:tabs>
        <w:ind w:firstLine="708"/>
      </w:pPr>
    </w:p>
    <w:p w:rsidRDefault="00564A5D" w:rsidP="000C5C65" w:rsidR="00564A5D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C76CDA">
        <w:t>13.03.</w:t>
      </w:r>
      <w:r>
        <w:t xml:space="preserve"> 201</w:t>
      </w:r>
      <w:r w:rsidR="005C2BFC">
        <w:t>7</w:t>
      </w:r>
      <w:r>
        <w:t xml:space="preserve">. g. u očevidniku redoslijeda osnova za plaćanje ima evidentirane neizvršene osnove za plaćanje u neprekinutom razdoblju </w:t>
      </w:r>
      <w:r w:rsidR="005C2BFC">
        <w:t xml:space="preserve">od 120 </w:t>
      </w:r>
    </w:p>
    <w:p w:rsidRDefault="00C76CDA" w:rsidP="00564A5D" w:rsidR="000C5C65">
      <w:pPr>
        <w:pStyle w:val="Tijeloteksta"/>
      </w:pPr>
      <w:r>
        <w:t>dana u ukupnom iznosu od 62.669,12</w:t>
      </w:r>
      <w:r w:rsidR="000C5C65">
        <w:t xml:space="preserve"> kn u koji iznos je uračunata kamata i naknada FINE za provedbu ovrhe na novčanim sredstvima te da dužnik ima </w:t>
      </w:r>
      <w:r w:rsidR="00013468">
        <w:t>2</w:t>
      </w:r>
      <w:r w:rsidR="000C5C65">
        <w:t xml:space="preserve"> zaposlen</w:t>
      </w:r>
      <w:r w:rsidR="005E5E34">
        <w:t>a</w:t>
      </w:r>
      <w:r w:rsidR="000C5C65"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C76CDA">
        <w:t xml:space="preserve">Filip Babić </w:t>
      </w:r>
      <w:proofErr w:type="spellStart"/>
      <w:r w:rsidR="00C76CDA">
        <w:t>dipl.oec</w:t>
      </w:r>
      <w:proofErr w:type="spellEnd"/>
      <w:r w:rsidR="00C76CDA">
        <w:t xml:space="preserve">. iz Osijeka, Trg bana </w:t>
      </w:r>
      <w:r w:rsidR="006E2092">
        <w:t>J</w:t>
      </w:r>
      <w:bookmarkStart w:name="_GoBack" w:id="0"/>
      <w:bookmarkEnd w:id="0"/>
      <w:r w:rsidR="00C76CDA">
        <w:t>elačića 18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13468">
        <w:t>10</w:t>
      </w:r>
      <w:r>
        <w:t xml:space="preserve">. </w:t>
      </w:r>
      <w:r w:rsidR="005C2BFC">
        <w:t>srpnja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prijedlog FINE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C76CDA">
        <w:t>21/9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FE0" w:rsidR="00170FE0">
      <w:r>
        <w:separator/>
      </w:r>
    </w:p>
  </w:endnote>
  <w:endnote w:id="0" w:type="continuationSeparator">
    <w:p w:rsidRDefault="00170FE0" w:rsidR="00170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FE0" w:rsidR="00170FE0">
      <w:r>
        <w:separator/>
      </w:r>
    </w:p>
  </w:footnote>
  <w:footnote w:id="0" w:type="continuationSeparator">
    <w:p w:rsidRDefault="00170FE0" w:rsidR="00170F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3468"/>
    <w:rsid w:val="00020D16"/>
    <w:rsid w:val="000242C5"/>
    <w:rsid w:val="00036EE7"/>
    <w:rsid w:val="0005396D"/>
    <w:rsid w:val="00053B81"/>
    <w:rsid w:val="00070D0F"/>
    <w:rsid w:val="00072F6E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70FE0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55D44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5E34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6E2092"/>
    <w:rsid w:val="0071514F"/>
    <w:rsid w:val="007242CD"/>
    <w:rsid w:val="00725641"/>
    <w:rsid w:val="007263EB"/>
    <w:rsid w:val="007360ED"/>
    <w:rsid w:val="00745EEF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76CDA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5535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E7B21"/>
    <w:rsid w:val="00EF4BCC"/>
    <w:rsid w:val="00EF5439"/>
    <w:rsid w:val="00F1595D"/>
    <w:rsid w:val="00F55237"/>
    <w:rsid w:val="00F618C3"/>
    <w:rsid w:val="00F61B56"/>
    <w:rsid w:val="00F63B7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20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20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MIŠINEC jednostavno društvo s ograničenom odgovornošću za frizerske usluge</izvorni_sadrzaj>
    <derivirana_varijabla naziv="DomainObject.Predmet.ProtustrankaFormated_1">  MARIJA MIŠINEC jednostavno društvo s ograničenom odgovornošću za frizerske usluge</derivirana_varijabla>
  </DomainObject.Predmet.ProtustrankaFormated>
  <DomainObject.Predmet.ProtustrankaFormatedOIB>
    <izvorni_sadrzaj>  MARIJA MIŠINEC jednostavno društvo s ograničenom odgovornošću za frizerske usluge, OIB 31990769159</izvorni_sadrzaj>
    <derivirana_varijabla naziv="DomainObject.Predmet.ProtustrankaFormatedOIB_1">  MARIJA MIŠINEC jednostavno društvo s ograničenom odgovornošću za frizerske usluge, OIB 31990769159</derivirana_varijabla>
  </DomainObject.Predmet.ProtustrankaFormatedOIB>
  <DomainObject.Predmet.ProtustrankaFormatedWithAdress>
    <izvorni_sadrzaj> MARIJA MIŠINEC jednostavno društvo s ograničenom odgovornošću za frizerske usluge, Bosutska 6, 31000 Osijek</izvorni_sadrzaj>
    <derivirana_varijabla naziv="DomainObject.Predmet.ProtustrankaFormatedWithAdress_1"> MARIJA MIŠINEC jednostavno društvo s ograničenom odgovornošću za frizerske usluge, Bosutska 6, 31000 Osijek</derivirana_varijabla>
  </DomainObject.Predmet.ProtustrankaFormatedWithAdress>
  <DomainObject.Predmet.ProtustrankaFormatedWithAdressOIB>
    <izvorni_sadrzaj> MARIJA MIŠINEC jednostavno društvo s ograničenom odgovornošću za frizerske usluge, OIB 31990769159, Bosutska 6, 31000 Osijek</izvorni_sadrzaj>
    <derivirana_varijabla naziv="DomainObject.Predmet.ProtustrankaFormatedWithAdressOIB_1"> MARIJA MIŠINEC jednostavno društvo s ograničenom odgovornošću za frizerske usluge, OIB 31990769159, Bosutska 6, 31000 Osijek</derivirana_varijabla>
  </DomainObject.Predmet.ProtustrankaFormatedWithAdressOIB>
  <DomainObject.Predmet.ProtustrankaWithAdress>
    <izvorni_sadrzaj>MARIJA MIŠINEC jednostavno društvo s ograničenom odgovornošću za frizerske usluge Bosutska 6, 31000 Osijek</izvorni_sadrzaj>
    <derivirana_varijabla naziv="DomainObject.Predmet.ProtustrankaWithAdress_1">MARIJA MIŠINEC jednostavno društvo s ograničenom odgovornošću za frizerske usluge Bosutska 6, 31000 Osijek</derivirana_varijabla>
  </DomainObject.Predmet.ProtustrankaWithAdress>
  <DomainObject.Predmet.ProtustrankaWithAdressOIB>
    <izvorni_sadrzaj>MARIJA MIŠINEC jednostavno društvo s ograničenom odgovornošću za frizerske usluge, OIB 31990769159, Bosutska 6, 31000 Osijek</izvorni_sadrzaj>
    <derivirana_varijabla naziv="DomainObject.Predmet.ProtustrankaWithAdressOIB_1">MARIJA MIŠINEC jednostavno društvo s ograničenom odgovornošću za frizerske usluge, OIB 31990769159, Bosutska 6, 31000 Osijek</derivirana_varijabla>
  </DomainObject.Predmet.ProtustrankaWithAdressOIB>
  <DomainObject.Predmet.ProtustrankaNazivFormated>
    <izvorni_sadrzaj>MARIJA MIŠINEC jednostavno društvo s ograničenom odgovornošću za frizerske usluge</izvorni_sadrzaj>
    <derivirana_varijabla naziv="DomainObject.Predmet.ProtustrankaNazivFormated_1">MARIJA MIŠINEC jednostavno društvo s ograničenom odgovornošću za frizerske usluge</derivirana_varijabla>
  </DomainObject.Predmet.ProtustrankaNazivFormated>
  <DomainObject.Predmet.ProtustrankaNazivFormatedOIB>
    <izvorni_sadrzaj>MARIJA MIŠINEC jednostavno društvo s ograničenom odgovornošću za frizerske usluge, OIB 31990769159</izvorni_sadrzaj>
    <derivirana_varijabla naziv="DomainObject.Predmet.ProtustrankaNazivFormatedOIB_1">MARIJA MIŠINEC jednostavno društvo s ograničenom odgovornošću za frizerske usluge, OIB 31990769159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MARIJA MIŠINEC jednostavno društvo s ograničenom odgovornošću za frizerske usluge</item>
    </izvorni_sadrzaj>
    <derivirana_varijabla naziv="DomainObject.Predmet.ProtuStrankaListFormated_1">
      <item>MARIJA MIŠINEC jednostavno društvo s ograničenom odgovornošću za frizerske usluge</item>
    </derivirana_varijabla>
  </DomainObject.Predmet.ProtuStrankaListFormated>
  <DomainObject.Predmet.ProtuStrankaListFormatedOIB>
    <izvorni_sadrzaj>
      <item>MARIJA MIŠINEC jednostavno društvo s ograničenom odgovornošću za frizerske usluge, OIB 31990769159</item>
    </izvorni_sadrzaj>
    <derivirana_varijabla naziv="DomainObject.Predmet.ProtuStrankaListFormatedOIB_1">
      <item>MARIJA MIŠINEC jednostavno društvo s ograničenom odgovornošću za frizerske usluge, OIB 31990769159</item>
    </derivirana_varijabla>
  </DomainObject.Predmet.ProtuStrankaListFormatedOIB>
  <DomainObject.Predmet.ProtuStrankaListFormatedWithAdress>
    <izvorni_sadrzaj>
      <item>MARIJA MIŠINEC jednostavno društvo s ograničenom odgovornošću za frizerske usluge, Bosutska 6, 31000 Osijek</item>
    </izvorni_sadrzaj>
    <derivirana_varijabla naziv="DomainObject.Predmet.ProtuStrankaListFormatedWithAdress_1">
      <item>MARIJA MIŠINEC jednostavno društvo s ograničenom odgovornošću za frizerske usluge, Bosutska 6, 31000 Osijek</item>
    </derivirana_varijabla>
  </DomainObject.Predmet.ProtuStrankaListFormatedWithAdress>
  <DomainObject.Predmet.ProtuStrankaListFormatedWithAdressOIB>
    <izvorni_sadrzaj>
      <item>MARIJA MIŠINEC jednostavno društvo s ograničenom odgovornošću za frizerske usluge, OIB 31990769159, Bosutska 6, 31000 Osijek</item>
    </izvorni_sadrzaj>
    <derivirana_varijabla naziv="DomainObject.Predmet.ProtuStrankaListFormatedWithAdressOIB_1">
      <item>MARIJA MIŠINEC jednostavno društvo s ograničenom odgovornošću za frizerske usluge, OIB 31990769159, Bosutska 6, 31000 Osijek</item>
    </derivirana_varijabla>
  </DomainObject.Predmet.ProtuStrankaListFormatedWithAdressOIB>
  <DomainObject.Predmet.ProtuStrankaListNazivFormated>
    <izvorni_sadrzaj>
      <item>MARIJA MIŠINEC jednostavno društvo s ograničenom odgovornošću za frizerske usluge</item>
    </izvorni_sadrzaj>
    <derivirana_varijabla naziv="DomainObject.Predmet.ProtuStrankaListNazivFormated_1">
      <item>MARIJA MIŠINEC jednostavno društvo s ograničenom odgovornošću za frizerske usluge</item>
    </derivirana_varijabla>
  </DomainObject.Predmet.ProtuStrankaListNazivFormated>
  <DomainObject.Predmet.ProtuStrankaListNazivFormatedOIB>
    <izvorni_sadrzaj>
      <item>MARIJA MIŠINEC jednostavno društvo s ograničenom odgovornošću za frizerske usluge, OIB 31990769159</item>
    </izvorni_sadrzaj>
    <derivirana_varijabla naziv="DomainObject.Predmet.ProtuStrankaListNazivFormatedOIB_1">
      <item>MARIJA MIŠINEC jednostavno društvo s ograničenom odgovornošću za frizerske usluge, OIB 31990769159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MARIJA MIŠINEC jednostavno društvo s ograničenom odgovornošću za frizerske usluge</izvorni_sadrzaj>
    <derivirana_varijabla naziv="DomainObject.Predmet.ProtustrankaIDrugi_1">MARIJA MIŠINEC jednostavno društvo s ograničenom odgovornošću za frizerske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MARIJA MIŠINEC jednostavno društvo s ograničenom odgovornošću za frizerske usluge, OIB 31990769159, Bosutska 6, 31000 Osijek</izvorni_sadrzaj>
    <derivirana_varijabla naziv="DomainObject.Predmet.ProtustrankaIDrugiAdressOIB_1">MARIJA MIŠINEC jednostavno društvo s ograničenom odgovornošću za frizerske usluge, OIB 31990769159, Bosutska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MARIJA MIŠINEC jednostavno društvo s ograničenom odgovornošću za frizerske usluge</item>
    </izvorni_sadrzaj>
    <derivirana_varijabla naziv="DomainObject.Predmet.SudioniciListNaziv_1">
      <item>FINA RC OSIJEK</item>
      <item>MARIJA MIŠINEC jednostavno društvo s ograničenom odgovornošću za frizerske usluge</item>
    </derivirana_varijabla>
  </DomainObject.Predmet.SudioniciListNaziv>
  <DomainObject.Predmet.SudioniciListAdressOIB>
    <izvorni_sadrzaj>
      <item>FINA RC OSIJEK, OIB 85821130368</item>
      <item>MARIJA MIŠINEC jednostavno društvo s ograničenom odgovornošću za frizerske usluge, OIB 31990769159, Bosutska 6,31000 Osijek</item>
    </izvorni_sadrzaj>
    <derivirana_varijabla naziv="DomainObject.Predmet.SudioniciListAdressOIB_1">
      <item>FINA RC OSIJEK, OIB 85821130368</item>
      <item>MARIJA MIŠINEC jednostavno društvo s ograničenom odgovornošću za frizerske usluge, OIB 31990769159, Bosutska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31990769159</item>
    </izvorni_sadrzaj>
    <derivirana_varijabla naziv="DomainObject.Predmet.SudioniciListNazivOIB_1">
      <item>, OIB 85821130368</item>
      <item>, OIB 31990769159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D0D6E-6D85-4E35-A9EA-E8C3C0E83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2610</properties:Characters>
  <properties:Lines>90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2017-07-14T11:56:00Z</dcterms:created>
  <dc:creator>hermanj</dc:creator>
  <cp:lastModifiedBy>Snježana Markotić Jurić</cp:lastModifiedBy>
  <cp:lastPrinted>2017-07-14T11:56:00Z</cp:lastPrinted>
  <dcterms:modified xmlns:xsi="http://www.w3.org/2001/XMLSchema-instance" xsi:type="dcterms:W3CDTF">2017-07-14T12:01:00Z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