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154f" w14:paraId="6d5154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0A4CE5">
        <w:rPr>
          <w:rFonts w:cs="Times New Roman" w:eastAsia="Times New Roman"/>
          <w:noProof/>
          <w:szCs w:val="20"/>
          <w:lang w:eastAsia="hr-HR"/>
        </w:rPr>
        <w:t xml:space="preserve">                5. St-475/2017-2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A4CE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A4CE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4CE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A4CE5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ROGAN HORVAT j.d.o.o. za usluge, Zagreb, Savska cesta 80, MBS: 080852416, OIB: 19799283321, 17. listopada</w:t>
      </w:r>
      <w:r w:rsidRPr="000A4CE5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A4CE5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ROGAN HORVAT j.d.o.o. za usluge, Zagreb, Savska cesta 80, MBS: 080852416, OIB: 19799283321.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>II. Saziva se ročište</w:t>
      </w:r>
      <w:r w:rsidRPr="000A4CE5">
        <w:rPr>
          <w:rFonts w:cs="Times New Roman" w:eastAsia="Times New Roman"/>
          <w:b/>
          <w:szCs w:val="20"/>
          <w:lang w:eastAsia="hr-HR"/>
        </w:rPr>
        <w:t xml:space="preserve"> </w:t>
      </w:r>
      <w:r w:rsidRPr="000A4CE5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9. studenog 2017. u 9,30 sati u ovome sudu u Bjelovaru, Šetalište dr. </w:t>
      </w:r>
      <w:proofErr w:type="spellStart"/>
      <w:r w:rsidRPr="000A4CE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A4CE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A4CE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A4CE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 xml:space="preserve">- zakonski zastupnik dužnika Josip Horvat. 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>III. Nalaže se zakonskom zastupniku dužnika Josipu Horvatu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>Obrazloženje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10. svibnja 2016. Trgovačkom sudu u Zagrebu podnijela prijedlog za otvaranje stečajnog postupka nad dužnikom</w:t>
      </w:r>
      <w:r w:rsidRPr="000A4CE5">
        <w:rPr>
          <w:rFonts w:cs="Times New Roman" w:eastAsia="Times New Roman"/>
          <w:szCs w:val="20"/>
          <w:lang w:eastAsia="hr-HR"/>
        </w:rPr>
        <w:t xml:space="preserve"> ROGAN HORVAT j.d.o.o. za usluge, Zagreb, Savska cesta 80.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348 dana, u ukupnom iznosu od 40.889,41 kn, u koji iznos je uračunata kamata i naknada </w:t>
      </w:r>
      <w:r w:rsidRPr="000A4CE5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0A4CE5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St-4254/2016 ustupljen je Trgovačkom sudu u Bjelovaru  na daljnji postupak. 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348 dana, u ukupnom iznosu od  </w:t>
      </w:r>
      <w:bookmarkStart w:name="_GoBack" w:id="0"/>
      <w:bookmarkEnd w:id="0"/>
      <w:r w:rsidRPr="000A4CE5">
        <w:rPr>
          <w:rFonts w:cs="Times New Roman" w:eastAsia="Times New Roman"/>
          <w:szCs w:val="20"/>
          <w:lang w:eastAsia="hr-HR"/>
        </w:rPr>
        <w:t>40.889,41 kn i 4 zaposlena.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>U Bjelovaru, 17. listopada</w:t>
      </w:r>
      <w:r w:rsidRPr="000A4CE5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>STEČAJNI SUDAC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A4CE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A4CE5" w:rsidP="000A4CE5" w:rsidR="000A4CE5" w:rsidRPr="000A4CE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A4CE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A4CE5" w:rsidP="000A4CE5" w:rsidR="000A4CE5" w:rsidRPr="000A4CE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A4CE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4CE5" w:rsidP="000A4CE5" w:rsidR="000A4CE5" w:rsidRPr="000A4C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A4CE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CE5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403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St-475/2017-2</izvorni_sadrzaj>
    <derivirana_varijabla naziv="DomainObject.Oznaka_1">St-475/2017-2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ROGAN HORVAT j.d.o.o. zastupanog po punomoćniku Josip Horvat</izvorni_sadrzaj>
    <derivirana_varijabla naziv="DomainObject.Predmet.ProtustrankaFormated_1">  ROGAN HORVAT j.d.o.o. zastupanog po punomoćniku Josip Horvat</derivirana_varijabla>
  </DomainObject.Predmet.ProtustrankaFormated>
  <DomainObject.Predmet.ProtustrankaFormatedOIB>
    <izvorni_sadrzaj>  ROGAN HORVAT j.d.o.o., OIB 19799283321 zastupanog po punomoćniku Josip Horvat</izvorni_sadrzaj>
    <derivirana_varijabla naziv="DomainObject.Predmet.ProtustrankaFormatedOIB_1">  ROGAN HORVAT j.d.o.o., OIB 19799283321 zastupanog po punomoćniku Josip Horvat</derivirana_varijabla>
  </DomainObject.Predmet.ProtustrankaFormatedOIB>
  <DomainObject.Predmet.ProtustrankaFormatedWithAdress>
    <izvorni_sadrzaj> ROGAN HORVAT j.d.o.o., Savska cesta 80, 10000 Zagreb zastupanog po punomoćniku Josip Horvat</izvorni_sadrzaj>
    <derivirana_varijabla naziv="DomainObject.Predmet.ProtustrankaFormatedWithAdress_1"> ROGAN HORVAT j.d.o.o., Savska cesta 80, 10000 Zagreb zastupanog po punomoćniku Josip Horvat</derivirana_varijabla>
  </DomainObject.Predmet.ProtustrankaFormatedWithAdress>
  <DomainObject.Predmet.ProtustrankaFormatedWithAdressOIB>
    <izvorni_sadrzaj> ROGAN HORVAT j.d.o.o., OIB 19799283321, Savska cesta 80, 10000 Zagreb zastupanog po punomoćniku Josip Horvat</izvorni_sadrzaj>
    <derivirana_varijabla naziv="DomainObject.Predmet.ProtustrankaFormatedWithAdressOIB_1"> ROGAN HORVAT j.d.o.o., OIB 19799283321, Savska cesta 80, 10000 Zagreb zastupanog po punomoćniku Josip Horvat</derivirana_varijabla>
  </DomainObject.Predmet.ProtustrankaFormatedWithAdressOIB>
  <DomainObject.Predmet.ProtustrankaWithAdress>
    <izvorni_sadrzaj>ROGAN HORVAT j.d.o.o. Savska cesta 80, 10000 Zagreb</izvorni_sadrzaj>
    <derivirana_varijabla naziv="DomainObject.Predmet.ProtustrankaWithAdress_1">ROGAN HORVAT j.d.o.o. Savska cesta 80, 10000 Zagreb</derivirana_varijabla>
  </DomainObject.Predmet.ProtustrankaWithAdress>
  <DomainObject.Predmet.ProtustrankaWithAdressOIB>
    <izvorni_sadrzaj>ROGAN HORVAT j.d.o.o., OIB 19799283321, Savska cesta 80, 10000 Zagreb</izvorni_sadrzaj>
    <derivirana_varijabla naziv="DomainObject.Predmet.ProtustrankaWithAdressOIB_1">ROGAN HORVAT j.d.o.o., OIB 19799283321, Savska cesta 80, 10000 Zagreb</derivirana_varijabla>
  </DomainObject.Predmet.ProtustrankaWithAdressOIB>
  <DomainObject.Predmet.ProtustrankaNazivFormated>
    <izvorni_sadrzaj>ROGAN HORVAT j.d.o.o.</izvorni_sadrzaj>
    <derivirana_varijabla naziv="DomainObject.Predmet.ProtustrankaNazivFormated_1">ROGAN HORVAT j.d.o.o.</derivirana_varijabla>
  </DomainObject.Predmet.ProtustrankaNazivFormated>
  <DomainObject.Predmet.ProtustrankaNazivFormatedOIB>
    <izvorni_sadrzaj>ROGAN HORVAT j.d.o.o., OIB 19799283321</izvorni_sadrzaj>
    <derivirana_varijabla naziv="DomainObject.Predmet.ProtustrankaNazivFormatedOIB_1">ROGAN HORVAT j.d.o.o., OIB 19799283321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ROGAN HORVAT j.d.o.o. zastupanog po punomoćniku Josip Horvat</item>
    </izvorni_sadrzaj>
    <derivirana_varijabla naziv="DomainObject.Predmet.ProtuStrankaListFormated_1">
      <item>ROGAN HORVAT j.d.o.o. zastupanog po punomoćniku Josip Horvat</item>
    </derivirana_varijabla>
  </DomainObject.Predmet.ProtuStrankaListFormated>
  <DomainObject.Predmet.ProtuStrankaListFormatedOIB>
    <izvorni_sadrzaj>
      <item>ROGAN HORVAT j.d.o.o., OIB 19799283321 zastupanog po punomoćniku Josip Horvat</item>
    </izvorni_sadrzaj>
    <derivirana_varijabla naziv="DomainObject.Predmet.ProtuStrankaListFormatedOIB_1">
      <item>ROGAN HORVAT j.d.o.o., OIB 19799283321 zastupanog po punomoćniku Josip Horvat</item>
    </derivirana_varijabla>
  </DomainObject.Predmet.ProtuStrankaListFormatedOIB>
  <DomainObject.Predmet.ProtuStrankaListFormatedWithAdress>
    <izvorni_sadrzaj>
      <item>ROGAN HORVAT j.d.o.o., Savska cesta 80, 10000 Zagreb zastupanog po punomoćniku Josip Horvat</item>
    </izvorni_sadrzaj>
    <derivirana_varijabla naziv="DomainObject.Predmet.ProtuStrankaListFormatedWithAdress_1">
      <item>ROGAN HORVAT j.d.o.o., Savska cesta 80, 10000 Zagreb zastupanog po punomoćniku Josip Horvat</item>
    </derivirana_varijabla>
  </DomainObject.Predmet.ProtuStrankaListFormatedWithAdress>
  <DomainObject.Predmet.ProtuStrankaListFormatedWithAdressOIB>
    <izvorni_sadrzaj>
      <item>ROGAN HORVAT j.d.o.o., OIB 19799283321, Savska cesta 80, 10000 Zagreb zastupanog po punomoćniku Josip Horvat</item>
    </izvorni_sadrzaj>
    <derivirana_varijabla naziv="DomainObject.Predmet.ProtuStrankaListFormatedWithAdressOIB_1">
      <item>ROGAN HORVAT j.d.o.o., OIB 19799283321, Savska cesta 80, 10000 Zagreb zastupanog po punomoćniku Josip Horvat</item>
    </derivirana_varijabla>
  </DomainObject.Predmet.ProtuStrankaListFormatedWithAdressOIB>
  <DomainObject.Predmet.ProtuStrankaListNazivFormated>
    <izvorni_sadrzaj>
      <item>ROGAN HORVAT j.d.o.o.</item>
    </izvorni_sadrzaj>
    <derivirana_varijabla naziv="DomainObject.Predmet.ProtuStrankaListNazivFormated_1">
      <item>ROGAN HORVAT j.d.o.o.</item>
    </derivirana_varijabla>
  </DomainObject.Predmet.ProtuStrankaListNazivFormated>
  <DomainObject.Predmet.ProtuStrankaListNazivFormatedOIB>
    <izvorni_sadrzaj>
      <item>ROGAN HORVAT j.d.o.o., OIB 19799283321</item>
    </izvorni_sadrzaj>
    <derivirana_varijabla naziv="DomainObject.Predmet.ProtuStrankaListNazivFormatedOIB_1">
      <item>ROGAN HORVAT j.d.o.o., OIB 19799283321</item>
    </derivirana_varijabla>
  </DomainObject.Predmet.ProtuStrankaListNazivFormatedOIB>
  <DomainObject.Predmet.OstaliListFormated>
    <izvorni_sadrzaj>
      <item>Josip Horvat punomoćnik sudionika u postupku ROGAN HORVAT j.d.o.o.</item>
    </izvorni_sadrzaj>
    <derivirana_varijabla naziv="DomainObject.Predmet.OstaliListFormated_1">
      <item>Josip Horvat punomoćnik sudionika u postupku ROGAN HORVAT j.d.o.o.</item>
    </derivirana_varijabla>
  </DomainObject.Predmet.OstaliListFormated>
  <DomainObject.Predmet.OstaliListFormatedOIB>
    <izvorni_sadrzaj>
      <item>Josip Horvat, OIB 69100058813 punomoćnik sudionika u postupku ROGAN HORVAT j.d.o.o.</item>
    </izvorni_sadrzaj>
    <derivirana_varijabla naziv="DomainObject.Predmet.OstaliListFormatedOIB_1">
      <item>Josip Horvat, OIB 69100058813 punomoćnik sudionika u postupku ROGAN HORVAT j.d.o.o.</item>
    </derivirana_varijabla>
  </DomainObject.Predmet.OstaliListFormatedOIB>
  <DomainObject.Predmet.OstaliListFormatedWithAdress>
    <izvorni_sadrzaj>
      <item>Josip Horvat, Mali Šandrovac 30, 43000 Šandrovac punomoćnik sudionika u postupku ROGAN HORVAT j.d.o.o.</item>
    </izvorni_sadrzaj>
    <derivirana_varijabla naziv="DomainObject.Predmet.OstaliListFormatedWithAdress_1">
      <item>Josip Horvat, Mali Šandrovac 30, 43000 Šandrovac punomoćnik sudionika u postupku ROGAN HORVAT j.d.o.o.</item>
    </derivirana_varijabla>
  </DomainObject.Predmet.OstaliListFormatedWithAdress>
  <DomainObject.Predmet.OstaliListFormatedWithAdressOIB>
    <izvorni_sadrzaj>
      <item>Josip Horvat, OIB 69100058813, Mali Šandrovac 30, 43000 Šandrovac punomoćnik sudionika u postupku ROGAN HORVAT j.d.o.o.</item>
    </izvorni_sadrzaj>
    <derivirana_varijabla naziv="DomainObject.Predmet.OstaliListFormatedWithAdressOIB_1">
      <item>Josip Horvat, OIB 69100058813, Mali Šandrovac 30, 43000 Šandrovac punomoćnik sudionika u postupku ROGAN HORVAT j.d.o.o.</item>
    </derivirana_varijabla>
  </DomainObject.Predmet.OstaliListFormatedWithAdressOIB>
  <DomainObject.Predmet.OstaliListNazivFormated>
    <izvorni_sadrzaj>
      <item>Josip Horvat</item>
    </izvorni_sadrzaj>
    <derivirana_varijabla naziv="DomainObject.Predmet.OstaliListNazivFormated_1">
      <item>Josip Horvat</item>
    </derivirana_varijabla>
  </DomainObject.Predmet.OstaliListNazivFormated>
  <DomainObject.Predmet.OstaliListNazivFormatedOIB>
    <izvorni_sadrzaj>
      <item>Josip Horvat, OIB 69100058813</item>
    </izvorni_sadrzaj>
    <derivirana_varijabla naziv="DomainObject.Predmet.OstaliListNazivFormatedOIB_1">
      <item>Josip Horvat, OIB 69100058813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St-475/2017-2</izvorni_sadrzaj>
    <derivirana_varijabla naziv="DomainObject.PoslovniBrojDokumenta_1">St-475/2017-2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ROGAN HORVAT j.d.o.o.</izvorni_sadrzaj>
    <derivirana_varijabla naziv="DomainObject.Predmet.ProtustrankaIDrugi_1">ROGAN HORVAT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ROGAN HORVAT j.d.o.o., OIB 19799283321, Savska cesta 80, 10000 Zagreb</izvorni_sadrzaj>
    <derivirana_varijabla naziv="DomainObject.Predmet.ProtustrankaIDrugiAdressOIB_1">ROGAN HORVAT j.d.o.o., OIB 19799283321, Savska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ROGAN HORVAT j.d.o.o.</item>
      <item>FINA Regionalni centar Zagreb</item>
      <item>Josip Horvat</item>
    </izvorni_sadrzaj>
    <derivirana_varijabla naziv="DomainObject.Predmet.SudioniciListNaziv_1">
      <item>ROGAN HORVAT j.d.o.o.</item>
      <item>FINA Regionalni centar Zagreb</item>
      <item>Josip Horvat</item>
    </derivirana_varijabla>
  </DomainObject.Predmet.SudioniciListNaziv>
  <DomainObject.Predmet.SudioniciListAdressOIB>
    <izvorni_sadrzaj>
      <item>ROGAN HORVAT j.d.o.o., OIB 19799283321, Savska cesta 80,10000 Zagreb</item>
      <item>FINA Regionalni centar Zagreb, OIB 85821130368, Trg svibanjskih žrtava 1995. 1,10000 Zagreb</item>
      <item>Josip Horvat, OIB 69100058813, Mali Šandrovac 30,43000 Šandrovac</item>
    </izvorni_sadrzaj>
    <derivirana_varijabla naziv="DomainObject.Predmet.SudioniciListAdressOIB_1">
      <item>ROGAN HORVAT j.d.o.o., OIB 19799283321, Savska cesta 80,10000 Zagreb</item>
      <item>FINA Regionalni centar Zagreb, OIB 85821130368, Trg svibanjskih žrtava 1995. 1,10000 Zagreb</item>
      <item>Josip Horvat, OIB 69100058813, Mali Šandrovac 30,43000 Šandrovac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4CB31-B930-4958-A16E-751223B9D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3179</properties:Characters>
  <properties:Lines>88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2017-10-17T12:10:00Z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