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5078" w14:paraId="4865078" w:rsidRDefault="001B236E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1B236E">
        <w:t>3432/16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1B236E" w:rsidRPr="00D01AD0">
        <w:t xml:space="preserve">OBRTNIČKA ŠTEDNO-KREDITNA ZADRUGA VRAPČE u stečaju, Zagreb, Josipa </w:t>
      </w:r>
      <w:proofErr w:type="spellStart"/>
      <w:r w:rsidR="001B236E" w:rsidRPr="00D01AD0">
        <w:t>Pupačića</w:t>
      </w:r>
      <w:proofErr w:type="spellEnd"/>
      <w:r w:rsidR="001B236E" w:rsidRPr="00D01AD0">
        <w:t xml:space="preserve"> 4, </w:t>
      </w:r>
      <w:proofErr w:type="spellStart"/>
      <w:r w:rsidR="001B236E" w:rsidRPr="00D01AD0">
        <w:t>MBS</w:t>
      </w:r>
      <w:proofErr w:type="spellEnd"/>
      <w:r w:rsidR="001B236E" w:rsidRPr="00D01AD0">
        <w:t xml:space="preserve">:080223793, </w:t>
      </w:r>
      <w:proofErr w:type="spellStart"/>
      <w:r w:rsidR="001B236E" w:rsidRPr="00D01AD0">
        <w:t>OIB</w:t>
      </w:r>
      <w:proofErr w:type="spellEnd"/>
      <w:r w:rsidR="001B236E" w:rsidRPr="00D01AD0">
        <w:t>:12298621637</w:t>
      </w:r>
      <w:r w:rsidR="00BD7A25" w:rsidRPr="006756CC">
        <w:t xml:space="preserve">, </w:t>
      </w:r>
      <w:r w:rsidR="001B236E">
        <w:t>12</w:t>
      </w:r>
      <w:r w:rsidR="0052343B">
        <w:t>. travnja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1B236E">
        <w:t>12</w:t>
      </w:r>
      <w:r w:rsidR="0052343B">
        <w:t>. travnja 2016</w:t>
      </w:r>
      <w:r w:rsidR="00454ADA" w:rsidRPr="00992A94">
        <w:t>.</w:t>
      </w:r>
      <w:r w:rsidRPr="00992A94">
        <w:t xml:space="preserve"> u ovom stečajnom postupku određena je </w:t>
      </w:r>
      <w:r w:rsidR="001B236E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1B236E">
        <w:t>12</w:t>
      </w:r>
      <w:r w:rsidR="0052343B">
        <w:t>. travnja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86397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863974" w:rsidP="00BD641E" w:rsidR="00863974"/>
    <w:p w:rsidRDefault="00863974" w:rsidP="007A1486" w:rsidR="0086397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63974" w:rsidP="007A1486" w:rsidR="0086397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63974" w:rsidP="007A1486" w:rsidR="00863974" w:rsidRPr="007A1486">
      <w:pPr>
        <w:ind w:left="720"/>
      </w:pPr>
    </w:p>
    <w:p w:rsidRDefault="00863974" w:rsidP="00BD641E" w:rsidR="00863974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1B236E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63974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konačnoj nagradi stečajnom upravitelju</izvorni_sadrzaj>
    <derivirana_varijabla naziv="DomainObject.Primjedba_1">obavijest o konačnoj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3432</izvorni_sadrzaj>
    <derivirana_varijabla naziv="DomainObject.Predmet.Broj_1">3432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a/a (uz prijave potraživanja)
- čuvati trajno</izvorni_sadrzaj>
    <derivirana_varijabla naziv="DomainObject.Predmet.Opis_1">- spis a/a (uz prijave potraživanja)
- 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St-3432/2016</izvorni_sadrzaj>
    <derivirana_varijabla naziv="DomainObject.Predmet.OznakaBroj_1">St-3432/2016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OBRTNIČKA ŠTEDNO-KREDITNA ZADRUGA VRAPČE u stečaju</izvorni_sadrzaj>
    <derivirana_varijabla naziv="DomainObject.Predmet.ProtustrankaFormated_1">  Stečajna masa OBRTNIČKA ŠTEDNO-KREDITNA ZADRUGA VRAPČE u stečaju</derivirana_varijabla>
  </DomainObject.Predmet.ProtustrankaFormated>
  <DomainObject.Predmet.ProtustrankaFormatedOIB>
    <izvorni_sadrzaj>  Stečajna masa OBRTNIČKA ŠTEDNO-KREDITNA ZADRUGA VRAPČE u stečaju, OIB 00000000001</izvorni_sadrzaj>
    <derivirana_varijabla naziv="DomainObject.Predmet.ProtustrankaFormatedOIB_1">  Stečajna masa OBRTNIČKA ŠTEDNO-KREDITNA ZADRUGA VRAPČE u stečaju, OIB 00000000001</derivirana_varijabla>
  </DomainObject.Predmet.ProtustrankaFormatedOIB>
  <DomainObject.Predmet.ProtustrankaFormatedWithAdress>
    <izvorni_sadrzaj> Stečajna masa OBRTNIČKA ŠTEDNO-KREDITNA ZADRUGA VRAPČE u stečaju, Josipa Pupačića 4, 10000 Zagreb</izvorni_sadrzaj>
    <derivirana_varijabla naziv="DomainObject.Predmet.ProtustrankaFormatedWithAdress_1"> Stečajna masa OBRTNIČKA ŠTEDNO-KREDITNA ZADRUGA VRAPČE u stečaju, Josipa Pupačića 4, 10000 Zagreb</derivirana_varijabla>
  </DomainObject.Predmet.ProtustrankaFormatedWithAdress>
  <DomainObject.Predmet.ProtustrankaFormatedWithAdressOIB>
    <izvorni_sadrzaj> Stečajna masa OBRTNIČKA ŠTEDNO-KREDITNA ZADRUGA VRAPČE u stečaju, OIB 00000000001, Josipa Pupačića 4, 10000 Zagreb</izvorni_sadrzaj>
    <derivirana_varijabla naziv="DomainObject.Predmet.ProtustrankaFormatedWithAdressOIB_1"> Stečajna masa OBRTNIČKA ŠTEDNO-KREDITNA ZADRUGA VRAPČE u stečaju, OIB 00000000001, Josipa Pupačića 4, 10000 Zagreb</derivirana_varijabla>
  </DomainObject.Predmet.ProtustrankaFormatedWithAdressOIB>
  <DomainObject.Predmet.ProtustrankaWithAdress>
    <izvorni_sadrzaj>Stečajna masa OBRTNIČKA ŠTEDNO-KREDITNA ZADRUGA VRAPČE u stečaju Josipa Pupačića 4, 10000 Zagreb</izvorni_sadrzaj>
    <derivirana_varijabla naziv="DomainObject.Predmet.ProtustrankaWithAdress_1">Stečajna masa OBRTNIČKA ŠTEDNO-KREDITNA ZADRUGA VRAPČE u stečaju Josipa Pupačića 4, 10000 Zagreb</derivirana_varijabla>
  </DomainObject.Predmet.ProtustrankaWithAdress>
  <DomainObject.Predmet.ProtustrankaWithAdressOIB>
    <izvorni_sadrzaj>Stečajna masa OBRTNIČKA ŠTEDNO-KREDITNA ZADRUGA VRAPČE u stečaju, OIB 00000000001, Josipa Pupačića 4, 10000 Zagreb</izvorni_sadrzaj>
    <derivirana_varijabla naziv="DomainObject.Predmet.ProtustrankaWithAdressOIB_1">Stečajna masa OBRTNIČKA ŠTEDNO-KREDITNA ZADRUGA VRAPČE u stečaju, OIB 00000000001, Josipa Pupačića 4, 10000 Zagreb</derivirana_varijabla>
  </DomainObject.Predmet.ProtustrankaWithAdressOIB>
  <DomainObject.Predmet.ProtustrankaNazivFormated>
    <izvorni_sadrzaj>Stečajna masa OBRTNIČKA ŠTEDNO-KREDITNA ZADRUGA VRAPČE u stečaju</izvorni_sadrzaj>
    <derivirana_varijabla naziv="DomainObject.Predmet.ProtustrankaNazivFormated_1">Stečajna masa OBRTNIČKA ŠTEDNO-KREDITNA ZADRUGA VRAPČE u stečaju</derivirana_varijabla>
  </DomainObject.Predmet.ProtustrankaNazivFormated>
  <DomainObject.Predmet.ProtustrankaNazivFormatedOIB>
    <izvorni_sadrzaj>Stečajna masa OBRTNIČKA ŠTEDNO-KREDITNA ZADRUGA VRAPČE u stečaju, OIB 00000000001</izvorni_sadrzaj>
    <derivirana_varijabla naziv="DomainObject.Predmet.ProtustrankaNazivFormatedOIB_1">Stečajna masa OBRTNIČKA ŠTEDNO-KREDITNA ZADRUGA VRAPČE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Formated_1">
      <item>KLEMM SIGURNOST d.o.o.</item>
      <item>GINO FOTAK</item>
      <item>LJUBENKO &amp; PARTNERI</item>
      <item>OBRTNIČKA ŠTEDNO-KREDITNA ZADRUGA VRAPČE</item>
    </derivirana_varijabla>
  </DomainObject.Predmet.StrankaListFormated>
  <DomainObject.Predmet.StrankaList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FormatedOIB_1">
      <item>KLEMM SIGURNOST d.o.o.</item>
      <item>GINO FOTAK</item>
      <item>LJUBENKO &amp; PARTNERI</item>
      <item>OBRTNIČKA ŠTEDNO-KREDITNA ZADRUGA VRAPČE, OIB 12298621637</item>
    </derivirana_varijabla>
  </DomainObject.Predmet.StrankaListFormatedOIB>
  <DomainObject.Predmet.StrankaListFormatedWithAdress>
    <izvorni_sadrzaj>
      <item>KLEMM SIGURNOST d.o.o.</item>
      <item>GINO FOTAK</item>
      <item>LJUBENKO &amp; PARTNERI</item>
      <item>OBRTNIČKA ŠTEDNO-KREDITNA ZADRUGA VRAPČE, Josipa Pupačića 4, 10000 Zagreb</item>
    </izvorni_sadrzaj>
    <derivirana_varijabla naziv="DomainObject.Predmet.StrankaListFormatedWithAdress_1">
      <item>KLEMM SIGURNOST d.o.o.</item>
      <item>GINO FOTAK</item>
      <item>LJUBENKO &amp; PARTNERI</item>
      <item>OBRTNIČKA ŠTEDNO-KREDITNA ZADRUGA VRAPČE, Josipa Pupačića 4, 10000 Zagreb</item>
    </derivirana_varijabla>
  </DomainObject.Predmet.StrankaListFormatedWithAdress>
  <DomainObject.Predmet.StrankaListFormatedWithAdressOIB>
    <izvorni_sadrzaj>
      <item>KLEMM SIGURNOST d.o.o.</item>
      <item>GINO FOTAK</item>
      <item>LJUBENKO &amp; PARTNERI</item>
      <item>OBRTNIČKA ŠTEDNO-KREDITNA ZADRUGA VRAPČE, OIB 12298621637, Josipa Pupačića 4, 10000 Zagreb</item>
    </izvorni_sadrzaj>
    <derivirana_varijabla naziv="DomainObject.Predmet.StrankaListFormatedWithAdressOIB_1">
      <item>KLEMM SIGURNOST d.o.o.</item>
      <item>GINO FOTAK</item>
      <item>LJUBENKO &amp; PARTNERI</item>
      <item>OBRTNIČKA ŠTEDNO-KREDITNA ZADRUGA VRAPČE, OIB 12298621637, Josipa Pupačića 4, 10000 Zagreb</item>
    </derivirana_varijabla>
  </DomainObject.Predmet.StrankaListFormatedWithAdressOIB>
  <DomainObject.Predmet.StrankaListNazivFormated>
    <izvorni_sadrzaj>
      <item>KLEMM SIGURNOST d.o.o.</item>
      <item>GINO FOTAK</item>
      <item>LJUBENKO &amp; PARTNERI</item>
      <item>OBRTNIČKA ŠTEDNO-KREDITNA ZADRUGA VRAPČE</item>
    </izvorni_sadrzaj>
    <derivirana_varijabla naziv="DomainObject.Predmet.StrankaListNazivFormated_1">
      <item>KLEMM SIGURNOST d.o.o.</item>
      <item>GINO FOTAK</item>
      <item>LJUBENKO &amp; PARTNERI</item>
      <item>OBRTNIČKA ŠTEDNO-KREDITNA ZADRUGA VRAPČE</item>
    </derivirana_varijabla>
  </DomainObject.Predmet.StrankaListNazivFormated>
  <DomainObject.Predmet.StrankaListNazivFormatedOIB>
    <izvorni_sadrzaj>
      <item>KLEMM SIGURNOST d.o.o.</item>
      <item>GINO FOTAK</item>
      <item>LJUBENKO &amp; PARTNERI</item>
      <item>OBRTNIČKA ŠTEDNO-KREDITNA ZADRUGA VRAPČE, OIB 12298621637</item>
    </izvorni_sadrzaj>
    <derivirana_varijabla naziv="DomainObject.Predmet.StrankaListNazivFormatedOIB_1">
      <item>KLEMM SIGURNOST d.o.o.</item>
      <item>GINO FOTAK</item>
      <item>LJUBENKO &amp; PARTNERI</item>
      <item>OBRTNIČKA ŠTEDNO-KREDITNA ZADRUGA VRAPČE, OIB 12298621637</item>
    </derivirana_varijabla>
  </DomainObject.Predmet.StrankaListNazivFormatedOIB>
  <DomainObject.Predmet.ProtuStrankaListFormated>
    <izvorni_sadrzaj>
      <item>Stečajna masa OBRTNIČKA ŠTEDNO-KREDITNA ZADRUGA VRAPČE u stečaju</item>
    </izvorni_sadrzaj>
    <derivirana_varijabla naziv="DomainObject.Predmet.ProtuStrankaListFormated_1">
      <item>Stečajna masa OBRTNIČKA ŠTEDNO-KREDITNA ZADRUGA VRAPČE u stečaju</item>
    </derivirana_varijabla>
  </DomainObject.Predmet.ProtuStrankaListFormated>
  <DomainObject.Predmet.ProtuStrankaListFormatedOIB>
    <izvorni_sadrzaj>
      <item>Stečajna masa OBRTNIČKA ŠTEDNO-KREDITNA ZADRUGA VRAPČE u stečaju, OIB 00000000001</item>
    </izvorni_sadrzaj>
    <derivirana_varijabla naziv="DomainObject.Predmet.ProtuStrankaListFormatedOIB_1">
      <item>Stečajna masa OBRTNIČKA ŠTEDNO-KREDITNA ZADRUGA VRAPČE u stečaju, OIB 00000000001</item>
    </derivirana_varijabla>
  </DomainObject.Predmet.ProtuStrankaListFormatedOIB>
  <DomainObject.Predmet.ProtuStrankaListFormatedWithAdress>
    <izvorni_sadrzaj>
      <item>Stečajna masa OBRTNIČKA ŠTEDNO-KREDITNA ZADRUGA VRAPČE u stečaju, Josipa Pupačića 4, 10000 Zagreb</item>
    </izvorni_sadrzaj>
    <derivirana_varijabla naziv="DomainObject.Predmet.ProtuStrankaListFormatedWithAdress_1">
      <item>Stečajna masa OBRTNIČKA ŠTEDNO-KREDITNA ZADRUGA VRAPČE u stečaju, Josipa Pupačića 4, 10000 Zagreb</item>
    </derivirana_varijabla>
  </DomainObject.Predmet.ProtuStrankaListFormatedWithAdress>
  <DomainObject.Predmet.ProtuStrankaListFormatedWithAdressOIB>
    <izvorni_sadrzaj>
      <item>Stečajna masa OBRTNIČKA ŠTEDNO-KREDITNA ZADRUGA VRAPČE u stečaju, OIB 00000000001, Josipa Pupačića 4, 10000 Zagreb</item>
    </izvorni_sadrzaj>
    <derivirana_varijabla naziv="DomainObject.Predmet.ProtuStrankaListFormatedWithAdressOIB_1">
      <item>Stečajna masa OBRTNIČKA ŠTEDNO-KREDITNA ZADRUGA VRAPČE u stečaju, OIB 00000000001, Josipa Pupačića 4, 10000 Zagreb</item>
    </derivirana_varijabla>
  </DomainObject.Predmet.ProtuStrankaListFormatedWithAdressOIB>
  <DomainObject.Predmet.ProtuStrankaListNazivFormated>
    <izvorni_sadrzaj>
      <item>Stečajna masa OBRTNIČKA ŠTEDNO-KREDITNA ZADRUGA VRAPČE u stečaju</item>
    </izvorni_sadrzaj>
    <derivirana_varijabla naziv="DomainObject.Predmet.ProtuStrankaListNazivFormated_1">
      <item>Stečajna masa OBRTNIČKA ŠTEDNO-KREDITNA ZADRUGA VRAPČE u stečaju</item>
    </derivirana_varijabla>
  </DomainObject.Predmet.ProtuStrankaListNazivFormated>
  <DomainObject.Predmet.ProtuStrankaListNazivFormatedOIB>
    <izvorni_sadrzaj>
      <item>Stečajna masa OBRTNIČKA ŠTEDNO-KREDITNA ZADRUGA VRAPČE u stečaju, OIB 00000000001</item>
    </izvorni_sadrzaj>
    <derivirana_varijabla naziv="DomainObject.Predmet.ProtuStrankaListNazivFormatedOIB_1">
      <item>Stečajna masa OBRTNIČKA ŠTEDNO-KREDITNA ZADRUGA VRAPČE u stečaju, OIB 00000000001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Stečajna masa OBRTNIČKA ŠTEDNO-KREDITNA ZADRUGA VRAPČE u stečaju</izvorni_sadrzaj>
    <derivirana_varijabla naziv="DomainObject.Predmet.ProtustrankaIDrugi_1">Stečajna masa OBRTNIČKA ŠTEDNO-KREDITNA ZADRUGA VRAPČE u stečaju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Stečajna masa OBRTNIČKA ŠTEDNO-KREDITNA ZADRUGA VRAPČE u stečaju, OIB 00000000001, Josipa Pupačića 4, 10000 Zagreb</izvorni_sadrzaj>
    <derivirana_varijabla naziv="DomainObject.Predmet.ProtustrankaIDrugiAdressOIB_1">Stečajna masa OBRTNIČKA ŠTEDNO-KREDITNA ZADRUGA VRAPČE u stečaju, OIB 00000000001,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izvorni_sadrzaj>
    <derivirana_varijabla naziv="DomainObject.Predmet.SudioniciListNaziv_1">
      <item>Stečajna masa OBRTNIČKA ŠTEDNO-KREDITNA ZADRUGA VRAPČE u stečaju</item>
      <item>KLEMM SIGURNOST d.o.o.</item>
      <item>GINO FOTAK</item>
      <item>LJUBENKO &amp; PARTNERI</item>
      <item>OBRTNIČKA ŠTEDNO-KREDITNA ZADRUGA VRAPČE</item>
      <item>MAROJE STJEPOVIĆ</item>
    </derivirana_varijabla>
  </DomainObject.Predmet.SudioniciListNaziv>
  <DomainObject.Predmet.SudioniciListAdressOIB>
    <izvorni_sadrzaj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izvorni_sadrzaj>
    <derivirana_varijabla naziv="DomainObject.Predmet.SudioniciListAdressOIB_1">
      <item>Stečajna masa OBRTNIČKA ŠTEDNO-KREDITNA ZADRUGA VRAPČE u stečaju, OIB 00000000001, Josipa Pupačića 4,10000 Zagreb</item>
      <item>KLEMM SIGURNOST d.o.o.</item>
      <item>GINO FOTAK</item>
      <item>LJUBENKO &amp; PARTNERI</item>
      <item>OBRTNIČKA ŠTEDNO-KREDITNA ZADRUGA VRAPČE, OIB 12298621637, Josipa Pupačića 4,10000 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null</item>
      <item>, OIB null</item>
      <item>, OIB null</item>
      <item>, OIB 12298621637</item>
      <item>, OIB 57640555089</item>
    </izvorni_sadrzaj>
    <derivirana_varijabla naziv="DomainObject.Predmet.SudioniciListNazivOIB_1">
      <item>, OIB 00000000001</item>
      <item>, OIB null</item>
      <item>, OIB null</item>
      <item>, OIB null</item>
      <item>, OIB 12298621637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566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2016-04-12T11:11:00Z</dcterms:created>
  <dc:creator>nmarkovic</dc:creator>
  <cp:lastModifiedBy>Ivana Stampf</cp:lastModifiedBy>
  <cp:lastPrinted>2014-03-31T09:11:00Z</cp:lastPrinted>
  <dcterms:modified xmlns:xsi="http://www.w3.org/2001/XMLSchema-instance" xsi:type="dcterms:W3CDTF">2016-04-12T11:12:00Z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