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3391" w14:paraId="2893391" w:rsidRDefault="00581C00" w:rsidP="00A45EAD" w:rsidR="00581C0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C00" w:rsidP="00210E4E" w:rsidR="00581C00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581C00" w:rsidP="00210E4E" w:rsidR="00581C00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581C00" w:rsidP="00A45EAD" w:rsidR="00581C00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581C00" w:rsidP="00210E4E" w:rsidR="00581C00" w:rsidRPr="00C17B5B">
      <w:pPr>
        <w:spacing w:lineRule="auto" w:line="240" w:after="0"/>
        <w:rPr>
          <w:b/>
        </w:rPr>
      </w:pPr>
    </w:p>
    <w:p w:rsidRDefault="001558D4" w:rsidP="001558D4" w:rsidR="001558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E45E61" w:rsidP="001558D4" w:rsidR="00E45E61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 xml:space="preserve">, odlučujući o </w:t>
      </w:r>
      <w:r>
        <w:rPr>
          <w:rFonts w:cs="Times New Roman" w:hAnsi="Times New Roman" w:ascii="Times New Roman"/>
          <w:sz w:val="24"/>
          <w:szCs w:val="24"/>
        </w:rPr>
        <w:t>zahtjevu Financijske agencije, Zagreb, Ulica grada Vukovara 70, OIB: 85821130368, Regionalni centar Rijeka, Podružnica Rijeka, F. Kurelca 8, Rijeka, za provedbu skraćenog stečajnog postupka nad dužnikom BILJAR KLUB "FLUMENSIS", Šetalište 13. divizije 91, REGISTARSKI BROJ: 08003125, OIB: 45718410534, dana 21. travnja 2017. god.,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Pr="00B02442">
        <w:t xml:space="preserve"> </w:t>
      </w:r>
      <w:r w:rsidRPr="001558D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BILJAR KLUB "FLUMENSIS", Šetalište 13. divizije 91, REGISTARSKI BROJ: 08003125, OIB: 45718410534. </w:t>
      </w:r>
      <w:r w:rsidRPr="000222A9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>
        <w:rPr>
          <w:rFonts w:cs="Times New Roman" w:hAnsi="Times New Roman" w:ascii="Times New Roman"/>
          <w:sz w:val="24"/>
          <w:szCs w:val="24"/>
        </w:rPr>
        <w:t>21. travnja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Pr="00903C71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4.0</w:t>
      </w:r>
      <w:r w:rsidR="0024121D">
        <w:rPr>
          <w:rFonts w:cs="Times New Roman" w:hAnsi="Times New Roman" w:ascii="Times New Roman"/>
          <w:sz w:val="24"/>
          <w:szCs w:val="24"/>
        </w:rPr>
        <w:t>5</w:t>
      </w:r>
      <w:r w:rsidRPr="00903C7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24121D">
        <w:rPr>
          <w:rFonts w:cs="Times New Roman" w:hAnsi="Times New Roman" w:ascii="Times New Roman"/>
          <w:sz w:val="24"/>
          <w:szCs w:val="24"/>
        </w:rPr>
        <w:t>Snježana Drenški, Samobor, Sunačni put 8, OIB 91456479037</w:t>
      </w:r>
      <w:r w:rsidR="003666D7">
        <w:rPr>
          <w:rFonts w:cs="Times New Roman" w:hAnsi="Times New Roman" w:ascii="Times New Roman"/>
          <w:sz w:val="24"/>
          <w:szCs w:val="24"/>
        </w:rPr>
        <w:t>.</w:t>
      </w:r>
    </w:p>
    <w:p w:rsidRDefault="003666D7" w:rsidP="001558D4" w:rsidR="003666D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3666D7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666D7">
        <w:t xml:space="preserve"> </w:t>
      </w:r>
      <w:r w:rsidR="003666D7">
        <w:rPr>
          <w:rFonts w:cs="Times New Roman" w:hAnsi="Times New Roman" w:ascii="Times New Roman"/>
          <w:sz w:val="24"/>
          <w:szCs w:val="24"/>
        </w:rPr>
        <w:t>BILJAR KLUB "FLUMENSIS", Šetalište 13. divizije 91, REGISTARSKI BROJ: 08003125, OIB: 45718410534.</w:t>
      </w:r>
    </w:p>
    <w:p w:rsidRDefault="003666D7" w:rsidP="003666D7" w:rsidR="003666D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66D7">
        <w:rPr>
          <w:rFonts w:cs="Times New Roman" w:hAnsi="Times New Roman" w:ascii="Times New Roman"/>
          <w:sz w:val="24"/>
          <w:szCs w:val="24"/>
        </w:rPr>
        <w:t>BILJAR KLUB "FLUMENSIS", Šetalište 13. divizije 91, REGISTARSKI BROJ: 08003125, OIB: 45718410534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666D7">
        <w:rPr>
          <w:rFonts w:cs="Times New Roman" w:eastAsia="Times New Roman" w:hAnsi="Times New Roman" w:ascii="Times New Roman"/>
          <w:sz w:val="24"/>
          <w:szCs w:val="24"/>
          <w:lang w:eastAsia="hr-HR"/>
        </w:rPr>
        <w:t>7.283,20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2E70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</w:t>
      </w:r>
      <w:r w:rsidR="002E7079">
        <w:rPr>
          <w:rFonts w:cs="Times New Roman" w:hAnsi="Times New Roman" w:ascii="Times New Roman"/>
          <w:sz w:val="24"/>
          <w:szCs w:val="24"/>
        </w:rPr>
        <w:t xml:space="preserve"> iz registra udruga</w:t>
      </w:r>
      <w:r w:rsidRPr="000222A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</w:t>
      </w:r>
      <w:r w:rsidR="002E7079">
        <w:rPr>
          <w:rFonts w:cs="Times New Roman" w:hAnsi="Times New Roman" w:ascii="Times New Roman"/>
          <w:sz w:val="24"/>
          <w:szCs w:val="24"/>
        </w:rPr>
        <w:t>. do 4.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2E7079">
        <w:rPr>
          <w:rFonts w:cs="Times New Roman" w:hAnsi="Times New Roman" w:ascii="Times New Roman"/>
          <w:sz w:val="24"/>
          <w:szCs w:val="24"/>
        </w:rPr>
        <w:t>6.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</w:t>
      </w:r>
      <w:r w:rsidR="002E7079">
        <w:rPr>
          <w:rFonts w:cs="Times New Roman" w:hAnsi="Times New Roman" w:ascii="Times New Roman"/>
          <w:sz w:val="24"/>
          <w:szCs w:val="24"/>
        </w:rPr>
        <w:t>pisa) da dužnik nema zaposlenih, odnosno da nije bio registriran u banci podataka tog Zavoda.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26. listopada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1558D4" w:rsidP="001558D4" w:rsidR="001558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1558D4" w:rsidP="001558D4" w:rsidR="001558D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58D4" w:rsidP="001558D4" w:rsidR="001558D4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</w:t>
      </w:r>
      <w:r w:rsidR="0010372C">
        <w:rPr>
          <w:rFonts w:cs="Times New Roman" w:hAnsi="Times New Roman" w:ascii="Times New Roman"/>
          <w:sz w:val="24"/>
          <w:szCs w:val="24"/>
        </w:rPr>
        <w:t xml:space="preserve"> 21. travnja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58D4" w:rsidP="001558D4" w:rsidR="001558D4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558D4" w:rsidP="001558D4" w:rsidR="001558D4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1558D4" w:rsidP="001558D4" w:rsidR="001558D4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222A9" w:rsidR="001558D4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8D4" w:rsidP="001558D4" w:rsidR="001558D4">
      <w:pPr>
        <w:spacing w:lineRule="auto" w:line="240" w:after="0"/>
      </w:pPr>
      <w:r>
        <w:separator/>
      </w:r>
    </w:p>
  </w:endnote>
  <w:endnote w:id="0" w:type="continuationSeparator">
    <w:p w:rsidRDefault="001558D4" w:rsidP="001558D4" w:rsidR="001558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7B4DE7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21D">
          <w:rPr>
            <w:noProof/>
          </w:rPr>
          <w:t>1</w:t>
        </w:r>
        <w:r>
          <w:fldChar w:fldCharType="end"/>
        </w:r>
      </w:p>
    </w:sdtContent>
  </w:sdt>
  <w:p w:rsidRDefault="0024121D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8D4" w:rsidP="001558D4" w:rsidR="001558D4">
      <w:pPr>
        <w:spacing w:lineRule="auto" w:line="240" w:after="0"/>
      </w:pPr>
      <w:r>
        <w:separator/>
      </w:r>
    </w:p>
  </w:footnote>
  <w:footnote w:id="0" w:type="continuationSeparator">
    <w:p w:rsidRDefault="001558D4" w:rsidP="001558D4" w:rsidR="001558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DE7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11 St-</w:t>
    </w:r>
    <w:r w:rsidR="001558D4">
      <w:rPr>
        <w:rFonts w:cs="Times New Roman" w:hAnsi="Times New Roman" w:ascii="Times New Roman"/>
        <w:sz w:val="24"/>
        <w:szCs w:val="24"/>
      </w:rPr>
      <w:t>1266/2016-6</w:t>
    </w:r>
  </w:p>
  <w:p w:rsidRDefault="0024121D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58D4"/>
    <w:rsid w:val="0010372C"/>
    <w:rsid w:val="001558D4"/>
    <w:rsid w:val="001B5844"/>
    <w:rsid w:val="0024121D"/>
    <w:rsid w:val="002E7079"/>
    <w:rsid w:val="003666D7"/>
    <w:rsid w:val="00503778"/>
    <w:rsid w:val="005547D3"/>
    <w:rsid w:val="00577661"/>
    <w:rsid w:val="00581C00"/>
    <w:rsid w:val="007141A2"/>
    <w:rsid w:val="007B4DE7"/>
    <w:rsid w:val="007C6241"/>
    <w:rsid w:val="00893A5D"/>
    <w:rsid w:val="008F54A1"/>
    <w:rsid w:val="00E45E61"/>
    <w:rsid w:val="00E63FAE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8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8D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558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58D4"/>
  </w:style>
  <w:style w:styleId="Podnoje" w:type="paragraph">
    <w:name w:val="footer"/>
    <w:basedOn w:val="Normal"/>
    <w:link w:val="PodnojeChar"/>
    <w:uiPriority w:val="99"/>
    <w:unhideWhenUsed/>
    <w:rsid w:val="001558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58D4"/>
  </w:style>
  <w:style w:styleId="Tekstrezerviranogmjesta" w:type="character">
    <w:name w:val="Placeholder Text"/>
    <w:basedOn w:val="Zadanifontodlomka"/>
    <w:uiPriority w:val="99"/>
    <w:semiHidden/>
    <w:rsid w:val="00581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C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C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1C0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8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58D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558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58D4"/>
  </w:style>
  <w:style w:styleId="Podnoje" w:type="paragraph">
    <w:name w:val="footer"/>
    <w:basedOn w:val="Normal"/>
    <w:link w:val="PodnojeChar"/>
    <w:uiPriority w:val="99"/>
    <w:unhideWhenUsed/>
    <w:rsid w:val="001558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58D4"/>
  </w:style>
  <w:style w:styleId="Tekstrezerviranogmjesta" w:type="character">
    <w:name w:val="Placeholder Text"/>
    <w:basedOn w:val="Zadanifontodlomka"/>
    <w:uiPriority w:val="99"/>
    <w:semiHidden/>
    <w:rsid w:val="00581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C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1C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1C0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83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St-1266/2016-6</izvorni_sadrzaj>
    <derivirana_varijabla naziv="DomainObject.Oznaka_1">St-1266/2016-6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Biljar klub FLUMENSIS</izvorni_sadrzaj>
    <derivirana_varijabla naziv="DomainObject.Predmet.ProtustrankaFormated_1">  Biljar klub FLUMENSIS</derivirana_varijabla>
  </DomainObject.Predmet.ProtustrankaFormated>
  <DomainObject.Predmet.ProtustrankaFormatedOIB>
    <izvorni_sadrzaj>  Biljar klub FLUMENSIS, OIB 45718410534</izvorni_sadrzaj>
    <derivirana_varijabla naziv="DomainObject.Predmet.ProtustrankaFormatedOIB_1">  Biljar klub FLUMENSIS, OIB 45718410534</derivirana_varijabla>
  </DomainObject.Predmet.ProtustrankaFormatedOIB>
  <DomainObject.Predmet.ProtustrankaFormatedWithAdress>
    <izvorni_sadrzaj> Biljar klub FLUMENSIS, Šetalište XIII. divizije 91, 51000 Rijeka</izvorni_sadrzaj>
    <derivirana_varijabla naziv="DomainObject.Predmet.ProtustrankaFormatedWithAdress_1"> Biljar klub FLUMENSIS, Šetalište XIII. divizije 91, 51000 Rijeka</derivirana_varijabla>
  </DomainObject.Predmet.ProtustrankaFormatedWithAdress>
  <DomainObject.Predmet.ProtustrankaFormatedWithAdressOIB>
    <izvorni_sadrzaj> Biljar klub FLUMENSIS, OIB 45718410534, Šetalište XIII. divizije 91, 51000 Rijeka</izvorni_sadrzaj>
    <derivirana_varijabla naziv="DomainObject.Predmet.ProtustrankaFormatedWithAdressOIB_1"> Biljar klub FLUMENSIS, OIB 45718410534, Šetalište XIII. divizije 91, 51000 Rijeka</derivirana_varijabla>
  </DomainObject.Predmet.ProtustrankaFormatedWithAdressOIB>
  <DomainObject.Predmet.ProtustrankaWithAdress>
    <izvorni_sadrzaj>Biljar klub FLUMENSIS Šetalište XIII. divizije 91, 51000 Rijeka</izvorni_sadrzaj>
    <derivirana_varijabla naziv="DomainObject.Predmet.ProtustrankaWithAdress_1">Biljar klub FLUMENSIS Šetalište XIII. divizije 91, 51000 Rijeka</derivirana_varijabla>
  </DomainObject.Predmet.ProtustrankaWithAdress>
  <DomainObject.Predmet.ProtustrankaWithAdressOIB>
    <izvorni_sadrzaj>Biljar klub FLUMENSIS, OIB 45718410534, Šetalište XIII. divizije 91, 51000 Rijeka</izvorni_sadrzaj>
    <derivirana_varijabla naziv="DomainObject.Predmet.ProtustrankaWithAdressOIB_1">Biljar klub FLUMENSIS, OIB 45718410534, Šetalište XIII. divizije 91, 51000 Rijeka</derivirana_varijabla>
  </DomainObject.Predmet.ProtustrankaWithAdressOIB>
  <DomainObject.Predmet.ProtustrankaNazivFormated>
    <izvorni_sadrzaj>Biljar klub FLUMENSIS</izvorni_sadrzaj>
    <derivirana_varijabla naziv="DomainObject.Predmet.ProtustrankaNazivFormated_1">Biljar klub FLUMENSIS</derivirana_varijabla>
  </DomainObject.Predmet.ProtustrankaNazivFormated>
  <DomainObject.Predmet.ProtustrankaNazivFormatedOIB>
    <izvorni_sadrzaj>Biljar klub FLUMENSIS, OIB 45718410534</izvorni_sadrzaj>
    <derivirana_varijabla naziv="DomainObject.Predmet.ProtustrankaNazivFormatedOIB_1">Biljar klub FLUMENSIS, OIB 45718410534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Biljar klub FLUMENSIS</item>
    </izvorni_sadrzaj>
    <derivirana_varijabla naziv="DomainObject.Predmet.ProtuStrankaListFormated_1">
      <item>Biljar klub FLUMENSIS</item>
    </derivirana_varijabla>
  </DomainObject.Predmet.ProtuStrankaListFormated>
  <DomainObject.Predmet.ProtuStrankaListFormatedOIB>
    <izvorni_sadrzaj>
      <item>Biljar klub FLUMENSIS, OIB 45718410534</item>
    </izvorni_sadrzaj>
    <derivirana_varijabla naziv="DomainObject.Predmet.ProtuStrankaListFormatedOIB_1">
      <item>Biljar klub FLUMENSIS, OIB 45718410534</item>
    </derivirana_varijabla>
  </DomainObject.Predmet.ProtuStrankaListFormatedOIB>
  <DomainObject.Predmet.ProtuStrankaListFormatedWithAdress>
    <izvorni_sadrzaj>
      <item>Biljar klub FLUMENSIS, Šetalište XIII. divizije 91, 51000 Rijeka</item>
    </izvorni_sadrzaj>
    <derivirana_varijabla naziv="DomainObject.Predmet.ProtuStrankaListFormatedWithAdress_1">
      <item>Biljar klub FLUMENSIS, Šetalište XIII. divizije 91, 51000 Rijeka</item>
    </derivirana_varijabla>
  </DomainObject.Predmet.ProtuStrankaListFormatedWithAdress>
  <DomainObject.Predmet.ProtuStrankaListFormatedWithAdressOIB>
    <izvorni_sadrzaj>
      <item>Biljar klub FLUMENSIS, OIB 45718410534, Šetalište XIII. divizije 91, 51000 Rijeka</item>
    </izvorni_sadrzaj>
    <derivirana_varijabla naziv="DomainObject.Predmet.ProtuStrankaListFormatedWithAdressOIB_1">
      <item>Biljar klub FLUMENSIS, OIB 45718410534, Šetalište XIII. divizije 91, 51000 Rijeka</item>
    </derivirana_varijabla>
  </DomainObject.Predmet.ProtuStrankaListFormatedWithAdressOIB>
  <DomainObject.Predmet.ProtuStrankaListNazivFormated>
    <izvorni_sadrzaj>
      <item>Biljar klub FLUMENSIS</item>
    </izvorni_sadrzaj>
    <derivirana_varijabla naziv="DomainObject.Predmet.ProtuStrankaListNazivFormated_1">
      <item>Biljar klub FLUMENSIS</item>
    </derivirana_varijabla>
  </DomainObject.Predmet.ProtuStrankaListNazivFormated>
  <DomainObject.Predmet.ProtuStrankaListNazivFormatedOIB>
    <izvorni_sadrzaj>
      <item>Biljar klub FLUMENSIS, OIB 45718410534</item>
    </izvorni_sadrzaj>
    <derivirana_varijabla naziv="DomainObject.Predmet.ProtuStrankaListNazivFormatedOIB_1">
      <item>Biljar klub FLUMENSIS, OIB 45718410534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St-1266/2016-6</izvorni_sadrzaj>
    <derivirana_varijabla naziv="DomainObject.PoslovniBrojDokumenta_1">St-1266/2016-6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Biljar klub FLUMENSIS</izvorni_sadrzaj>
    <derivirana_varijabla naziv="DomainObject.Predmet.ProtustrankaIDrugi_1">Biljar klub FLUMENSIS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Biljar klub FLUMENSIS, OIB 45718410534, Šetalište XIII. divizije 91, 51000 Rijeka</izvorni_sadrzaj>
    <derivirana_varijabla naziv="DomainObject.Predmet.ProtustrankaIDrugiAdressOIB_1">Biljar klub FLUMENSIS, OIB 45718410534, Šetalište XIII. divizije 91,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Biljar klub FLUMENSIS</item>
    </izvorni_sadrzaj>
    <derivirana_varijabla naziv="DomainObject.Predmet.SudioniciListNaziv_1">
      <item>FINA  Rijeka</item>
      <item>Biljar klub FLUMENSIS</item>
    </derivirana_varijabla>
  </DomainObject.Predmet.SudioniciListNaziv>
  <DomainObject.Predmet.SudioniciListAdressOIB>
    <izvorni_sadrzaj>
      <item>FINA  Rijeka, OIB 85821130368, Frana Kurelca 8,51000 Rijeka</item>
      <item>Biljar klub FLUMENSIS, OIB 45718410534, Šetalište XIII. divizije 91,51000 Rijeka</item>
    </izvorni_sadrzaj>
    <derivirana_varijabla naziv="DomainObject.Predmet.SudioniciListAdressOIB_1">
      <item>FINA  Rijeka, OIB 85821130368, Frana Kurelca 8,51000 Rijeka</item>
      <item>Biljar klub FLUMENSIS, OIB 45718410534, Šetalište XIII. divizije 91,51000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45718410534</item>
    </izvorni_sadrzaj>
    <derivirana_varijabla naziv="DomainObject.Predmet.SudioniciListNazivOIB_1">
      <item>, OIB 85821130368</item>
      <item>, OIB 45718410534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3540</properties:Characters>
  <properties:Lines>81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2017-04-21T07:54:00Z</dcterms:created>
  <dc:creator>Timjana Baričević</dc:creator>
  <cp:lastModifiedBy>Timjana Baričević</cp:lastModifiedBy>
  <cp:lastPrinted>2017-04-21T08:02:00Z</cp:lastPrinted>
  <dcterms:modified xmlns:xsi="http://www.w3.org/2001/XMLSchema-instance" xsi:type="dcterms:W3CDTF">2017-04-21T11:46:00Z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St-1266/2016-6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