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346c" w14:paraId="d65346c" w:rsidRDefault="00F60032" w:rsidP="00F60032" w:rsidR="00F6003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0032" w:rsidP="00F60032" w:rsidR="00F6003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60032" w:rsidP="00F60032" w:rsidR="00F600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60032" w:rsidP="00F60032" w:rsidR="00F600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60032" w:rsidP="00F60032" w:rsidR="00F6003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60032" w:rsidP="00F60032" w:rsidR="00F6003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60032" w:rsidP="00F60032" w:rsidR="00F60032" w:rsidRPr="005D578C">
      <w:pPr>
        <w:jc w:val="center"/>
        <w:rPr>
          <w:rFonts w:cs="Times New Roman" w:eastAsia="Times New Roman"/>
          <w:szCs w:val="24"/>
        </w:rPr>
      </w:pPr>
    </w:p>
    <w:p w:rsidRDefault="00F60032" w:rsidP="00F60032" w:rsidR="00F600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60032" w:rsidP="00F60032" w:rsidR="00F60032" w:rsidRPr="005D578C">
      <w:pPr>
        <w:rPr>
          <w:rFonts w:cs="Times New Roman" w:eastAsia="Times New Roman"/>
          <w:szCs w:val="24"/>
        </w:rPr>
      </w:pPr>
    </w:p>
    <w:p w:rsidRDefault="00F60032" w:rsidP="00F60032" w:rsidR="00F6003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9D26CD"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VILSON BISAKU d. o. o. Poreč, Trg slobode 9, OIB </w:t>
      </w:r>
      <w:r w:rsidRPr="00F60032">
        <w:rPr>
          <w:rFonts w:cs="Times New Roman" w:eastAsia="Times New Roman"/>
          <w:szCs w:val="24"/>
        </w:rPr>
        <w:t>38929338799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60032">
        <w:rPr>
          <w:rFonts w:cs="Times New Roman" w:eastAsia="Times New Roman"/>
          <w:szCs w:val="24"/>
        </w:rPr>
        <w:t>130042702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11. travnja 2016.</w:t>
      </w:r>
    </w:p>
    <w:p w:rsidRDefault="00F60032" w:rsidP="00F60032" w:rsidR="00F60032" w:rsidRPr="005D578C">
      <w:pPr>
        <w:rPr>
          <w:rFonts w:cs="Times New Roman" w:eastAsia="Times New Roman"/>
          <w:szCs w:val="24"/>
        </w:rPr>
      </w:pPr>
    </w:p>
    <w:p w:rsidRDefault="00F60032" w:rsidP="00F60032" w:rsidR="00F600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60032" w:rsidP="00F60032" w:rsidR="00F60032" w:rsidRPr="005D578C">
      <w:pPr>
        <w:rPr>
          <w:rFonts w:cs="Times New Roman" w:eastAsia="Times New Roman"/>
          <w:szCs w:val="24"/>
        </w:rPr>
      </w:pPr>
    </w:p>
    <w:p w:rsidRDefault="00F60032" w:rsidP="00F60032" w:rsidR="00F6003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VILSON BISAKU d. o. o. Poreč, Trg slobode 9, OIB </w:t>
      </w:r>
      <w:r w:rsidRPr="00F60032">
        <w:rPr>
          <w:rFonts w:cs="Times New Roman" w:eastAsia="Times New Roman"/>
          <w:szCs w:val="24"/>
        </w:rPr>
        <w:t>38929338799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60032">
        <w:rPr>
          <w:rFonts w:cs="Times New Roman" w:eastAsia="Times New Roman"/>
          <w:szCs w:val="24"/>
        </w:rPr>
        <w:t>130042702</w:t>
      </w:r>
      <w:r w:rsidR="009D26CD">
        <w:rPr>
          <w:rFonts w:cs="Times New Roman" w:eastAsia="Times New Roman"/>
          <w:szCs w:val="24"/>
        </w:rPr>
        <w:t>.</w:t>
      </w:r>
    </w:p>
    <w:p w:rsidRDefault="00F60032" w:rsidP="00F60032" w:rsidR="00F60032" w:rsidRPr="005D578C">
      <w:pPr>
        <w:rPr>
          <w:rFonts w:cs="Times New Roman" w:eastAsia="Times New Roman"/>
          <w:szCs w:val="24"/>
        </w:rPr>
      </w:pPr>
    </w:p>
    <w:p w:rsidRDefault="00F60032" w:rsidP="00F60032" w:rsidR="00F6003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F60032" w:rsidP="00F60032" w:rsidR="00F60032">
      <w:pPr>
        <w:rPr>
          <w:rFonts w:cs="Times New Roman" w:eastAsia="Times New Roman"/>
          <w:szCs w:val="20"/>
        </w:rPr>
      </w:pPr>
    </w:p>
    <w:p w:rsidRDefault="00F60032" w:rsidP="00F60032" w:rsidR="00F600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VILSON BISAKU d. o. o. Poreč, Trg slobode 9, OIB </w:t>
      </w:r>
      <w:r w:rsidRPr="00F60032">
        <w:rPr>
          <w:rFonts w:cs="Times New Roman" w:eastAsia="Times New Roman"/>
          <w:szCs w:val="24"/>
        </w:rPr>
        <w:t>38929338799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60032">
        <w:rPr>
          <w:rFonts w:cs="Times New Roman" w:eastAsia="Times New Roman"/>
          <w:szCs w:val="24"/>
        </w:rPr>
        <w:t>130042702</w:t>
      </w:r>
      <w:r>
        <w:rPr>
          <w:rFonts w:cs="Times New Roman" w:eastAsia="Times New Roman"/>
          <w:szCs w:val="24"/>
        </w:rPr>
        <w:t>.</w:t>
      </w:r>
    </w:p>
    <w:p w:rsidRDefault="00F60032" w:rsidP="00F60032" w:rsidR="00F60032">
      <w:pPr>
        <w:ind w:firstLine="709"/>
        <w:rPr>
          <w:rFonts w:cs="Times New Roman" w:eastAsia="Times New Roman"/>
          <w:szCs w:val="24"/>
        </w:rPr>
      </w:pPr>
    </w:p>
    <w:p w:rsidRDefault="00F60032" w:rsidP="00F60032" w:rsidR="00F600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VILSON BISAKU d. o. o. Poreč, Trg slobode 9, OIB </w:t>
      </w:r>
      <w:r w:rsidRPr="00F60032">
        <w:rPr>
          <w:rFonts w:cs="Times New Roman" w:eastAsia="Times New Roman"/>
          <w:szCs w:val="24"/>
        </w:rPr>
        <w:t>38929338799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60032">
        <w:rPr>
          <w:rFonts w:cs="Times New Roman" w:eastAsia="Times New Roman"/>
          <w:szCs w:val="24"/>
        </w:rPr>
        <w:t>130042702</w:t>
      </w:r>
      <w:r>
        <w:rPr>
          <w:rFonts w:cs="Times New Roman" w:eastAsia="Times New Roman"/>
          <w:szCs w:val="24"/>
        </w:rPr>
        <w:t>.</w:t>
      </w:r>
    </w:p>
    <w:p w:rsidRDefault="00F60032" w:rsidP="00F60032" w:rsidR="00F60032">
      <w:pPr>
        <w:rPr>
          <w:rFonts w:cs="Times New Roman" w:eastAsia="Times New Roman"/>
          <w:szCs w:val="24"/>
        </w:rPr>
      </w:pPr>
    </w:p>
    <w:p w:rsidRDefault="00F60032" w:rsidP="00F60032" w:rsidR="00F60032" w:rsidRPr="005D578C">
      <w:pPr>
        <w:rPr>
          <w:rFonts w:cs="Times New Roman" w:eastAsia="Times New Roman"/>
          <w:szCs w:val="24"/>
        </w:rPr>
      </w:pPr>
    </w:p>
    <w:p w:rsidRDefault="00F60032" w:rsidP="00F60032" w:rsidR="00F6003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60032" w:rsidP="00F60032" w:rsidR="00F60032">
      <w:pPr>
        <w:ind w:firstLine="708"/>
        <w:rPr>
          <w:rFonts w:cs="Times New Roman" w:eastAsia="Times New Roman"/>
          <w:szCs w:val="24"/>
        </w:rPr>
      </w:pPr>
    </w:p>
    <w:p w:rsidRDefault="00F60032" w:rsidP="00F60032" w:rsidR="00F600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VILSON BISAKU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60032" w:rsidP="00F60032" w:rsidR="00F6003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60032" w:rsidP="00F60032" w:rsidR="00F60032" w:rsidRPr="005D578C">
      <w:pPr>
        <w:rPr>
          <w:rFonts w:cs="Times New Roman" w:eastAsia="Times New Roman"/>
          <w:szCs w:val="24"/>
        </w:rPr>
      </w:pPr>
    </w:p>
    <w:p w:rsidRDefault="00F60032" w:rsidP="00F60032" w:rsidR="00F600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11.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60032" w:rsidP="00F60032" w:rsidR="00F60032">
      <w:pPr>
        <w:rPr>
          <w:rFonts w:cs="Times New Roman" w:eastAsia="Times New Roman"/>
          <w:szCs w:val="24"/>
        </w:rPr>
      </w:pPr>
    </w:p>
    <w:p w:rsidRDefault="00F60032" w:rsidP="00F60032" w:rsidR="00F600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60032" w:rsidP="00F60032" w:rsidR="00F600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F60032" w:rsidP="00F60032" w:rsidR="00F60032">
      <w:pPr>
        <w:jc w:val="left"/>
        <w:rPr>
          <w:rFonts w:cs="Times New Roman" w:eastAsia="Times New Roman"/>
          <w:szCs w:val="24"/>
        </w:rPr>
      </w:pPr>
    </w:p>
    <w:p w:rsidRDefault="00F60032" w:rsidP="00F60032" w:rsidR="00F60032" w:rsidRPr="005D578C">
      <w:pPr>
        <w:jc w:val="left"/>
        <w:rPr>
          <w:rFonts w:cs="Times New Roman" w:eastAsia="Times New Roman"/>
          <w:szCs w:val="24"/>
        </w:rPr>
      </w:pPr>
    </w:p>
    <w:p w:rsidRDefault="00F60032" w:rsidP="00F60032" w:rsidR="00F600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D26CD" w:rsidP="009D26CD" w:rsidR="009D26C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60032" w:rsidP="00F60032" w:rsidR="00F600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60032" w:rsidP="00F60032" w:rsidR="00F60032">
      <w:pPr>
        <w:rPr>
          <w:rFonts w:cs="Times New Roman" w:eastAsia="Times New Roman"/>
          <w:szCs w:val="24"/>
        </w:rPr>
      </w:pPr>
    </w:p>
    <w:p w:rsidRDefault="00F60032" w:rsidP="00F60032" w:rsidR="00F60032" w:rsidRPr="005D578C">
      <w:pPr>
        <w:rPr>
          <w:rFonts w:cs="Times New Roman" w:eastAsia="Times New Roman"/>
          <w:szCs w:val="24"/>
        </w:rPr>
      </w:pPr>
    </w:p>
    <w:p w:rsidRDefault="00F60032" w:rsidP="00F60032" w:rsidR="00F600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60032" w:rsidP="00F60032" w:rsidR="00F600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60032" w:rsidP="00F60032" w:rsidR="00F600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VILSON BISAKU d. o. o. Poreč, Trg slobode 9,</w:t>
      </w:r>
    </w:p>
    <w:p w:rsidRDefault="00F60032" w:rsidP="00F60032" w:rsidR="00F6003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F60032" w:rsidP="00F60032" w:rsidR="00F600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60032" w:rsidP="00F60032" w:rsidR="00F6003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F60032" w:rsidP="00F60032" w:rsidR="00F6003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F60032" w:rsidP="00F60032" w:rsidR="00F600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F60032" w:rsidP="00F60032" w:rsidR="00F600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F60032" w:rsidP="00F60032" w:rsidR="00F60032"/>
    <w:p w:rsidRDefault="00F60032" w:rsidP="00F60032" w:rsidR="00F60032"/>
    <w:p w:rsidRDefault="00F60032" w:rsidP="00F60032" w:rsidR="00F60032"/>
    <w:p w:rsidRDefault="00F60032" w:rsidP="00F60032" w:rsidR="00F60032"/>
    <w:p w:rsidRDefault="00F60032" w:rsidP="00F60032" w:rsidR="00F60032"/>
    <w:p w:rsidRDefault="00A22EB1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032" w:rsidP="00F60032" w:rsidR="00F60032">
      <w:r>
        <w:separator/>
      </w:r>
    </w:p>
  </w:endnote>
  <w:endnote w:id="0" w:type="continuationSeparator">
    <w:p w:rsidRDefault="00F60032" w:rsidP="00F60032" w:rsidR="00F60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032" w:rsidP="00F60032" w:rsidR="00F60032">
      <w:r>
        <w:separator/>
      </w:r>
    </w:p>
  </w:footnote>
  <w:footnote w:id="0" w:type="continuationSeparator">
    <w:p w:rsidRDefault="00F60032" w:rsidP="00F60032" w:rsidR="00F600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032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22EB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St-120/2016-5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032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St-120/2016-5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23E"/>
    <w:rsid w:val="0027723E"/>
    <w:rsid w:val="005E302D"/>
    <w:rsid w:val="0075528E"/>
    <w:rsid w:val="0079403F"/>
    <w:rsid w:val="009D26CD"/>
    <w:rsid w:val="00A22EB1"/>
    <w:rsid w:val="00F6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003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00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6003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00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003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03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EB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22EB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22E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22E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003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00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6003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00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003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03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EB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22EB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22E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22E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St-120/2016</izvorni_sadrzaj>
    <derivirana_varijabla naziv="DomainObject.Predmet.OznakaBroj_1">St-120/2016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VILSON BISAKU d.o.o. POREČ</izvorni_sadrzaj>
    <derivirana_varijabla naziv="DomainObject.Predmet.ProtustrankaFormated_1">  VILSON BISAKU d.o.o. POREČ</derivirana_varijabla>
  </DomainObject.Predmet.ProtustrankaFormated>
  <DomainObject.Predmet.ProtustrankaFormatedOIB>
    <izvorni_sadrzaj>  VILSON BISAKU d.o.o. POREČ, OIB 38929338799</izvorni_sadrzaj>
    <derivirana_varijabla naziv="DomainObject.Predmet.ProtustrankaFormatedOIB_1">  VILSON BISAKU d.o.o. POREČ, OIB 38929338799</derivirana_varijabla>
  </DomainObject.Predmet.ProtustrankaFormatedOIB>
  <DomainObject.Predmet.ProtustrankaFormatedWithAdress>
    <izvorni_sadrzaj> VILSON BISAKU d.o.o. POREČ, Trg slobode 9, 52440 Poreč</izvorni_sadrzaj>
    <derivirana_varijabla naziv="DomainObject.Predmet.ProtustrankaFormatedWithAdress_1"> VILSON BISAKU d.o.o. POREČ, Trg slobode 9, 52440 Poreč</derivirana_varijabla>
  </DomainObject.Predmet.ProtustrankaFormatedWithAdress>
  <DomainObject.Predmet.ProtustrankaFormatedWithAdressOIB>
    <izvorni_sadrzaj> VILSON BISAKU d.o.o. POREČ, OIB 38929338799, Trg slobode 9, 52440 Poreč</izvorni_sadrzaj>
    <derivirana_varijabla naziv="DomainObject.Predmet.ProtustrankaFormatedWithAdressOIB_1"> VILSON BISAKU d.o.o. POREČ, OIB 38929338799, Trg slobode 9, 52440 Poreč</derivirana_varijabla>
  </DomainObject.Predmet.ProtustrankaFormatedWithAdressOIB>
  <DomainObject.Predmet.ProtustrankaWithAdress>
    <izvorni_sadrzaj>VILSON BISAKU d.o.o. POREČ Trg slobode 9, 52440 Poreč</izvorni_sadrzaj>
    <derivirana_varijabla naziv="DomainObject.Predmet.ProtustrankaWithAdress_1">VILSON BISAKU d.o.o. POREČ Trg slobode 9, 52440 Poreč</derivirana_varijabla>
  </DomainObject.Predmet.ProtustrankaWithAdress>
  <DomainObject.Predmet.ProtustrankaWithAdressOIB>
    <izvorni_sadrzaj>VILSON BISAKU d.o.o. POREČ, OIB 38929338799, Trg slobode 9, 52440 Poreč</izvorni_sadrzaj>
    <derivirana_varijabla naziv="DomainObject.Predmet.ProtustrankaWithAdressOIB_1">VILSON BISAKU d.o.o. POREČ, OIB 38929338799, Trg slobode 9, 52440 Poreč</derivirana_varijabla>
  </DomainObject.Predmet.ProtustrankaWithAdressOIB>
  <DomainObject.Predmet.ProtustrankaNazivFormated>
    <izvorni_sadrzaj>VILSON BISAKU d.o.o. POREČ</izvorni_sadrzaj>
    <derivirana_varijabla naziv="DomainObject.Predmet.ProtustrankaNazivFormated_1">VILSON BISAKU d.o.o. POREČ</derivirana_varijabla>
  </DomainObject.Predmet.ProtustrankaNazivFormated>
  <DomainObject.Predmet.ProtustrankaNazivFormatedOIB>
    <izvorni_sadrzaj>VILSON BISAKU d.o.o. POREČ, OIB 38929338799</izvorni_sadrzaj>
    <derivirana_varijabla naziv="DomainObject.Predmet.ProtustrankaNazivFormatedOIB_1">VILSON BISAKU d.o.o. POREČ, OIB 38929338799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10317.48</izvorni_sadrzaj>
    <derivirana_varijabla naziv="DomainObject.Predmet.TrenutnaVrijednost_1">10317.48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VILSON BISAKU d.o.o. POREČ</item>
    </izvorni_sadrzaj>
    <derivirana_varijabla naziv="DomainObject.Predmet.ProtuStrankaListFormated_1">
      <item>VILSON BISAKU d.o.o. POREČ</item>
    </derivirana_varijabla>
  </DomainObject.Predmet.ProtuStrankaListFormated>
  <DomainObject.Predmet.ProtuStrankaListFormatedOIB>
    <izvorni_sadrzaj>
      <item>VILSON BISAKU d.o.o. POREČ, OIB 38929338799</item>
    </izvorni_sadrzaj>
    <derivirana_varijabla naziv="DomainObject.Predmet.ProtuStrankaListFormatedOIB_1">
      <item>VILSON BISAKU d.o.o. POREČ, OIB 38929338799</item>
    </derivirana_varijabla>
  </DomainObject.Predmet.ProtuStrankaListFormatedOIB>
  <DomainObject.Predmet.ProtuStrankaListFormatedWithAdress>
    <izvorni_sadrzaj>
      <item>VILSON BISAKU d.o.o. POREČ, Trg slobode 9, 52440 Poreč</item>
    </izvorni_sadrzaj>
    <derivirana_varijabla naziv="DomainObject.Predmet.ProtuStrankaListFormatedWithAdress_1">
      <item>VILSON BISAKU d.o.o. POREČ, Trg slobode 9, 52440 Poreč</item>
    </derivirana_varijabla>
  </DomainObject.Predmet.ProtuStrankaListFormatedWithAdress>
  <DomainObject.Predmet.ProtuStrankaListFormatedWithAdressOIB>
    <izvorni_sadrzaj>
      <item>VILSON BISAKU d.o.o. POREČ, OIB 38929338799, Trg slobode 9, 52440 Poreč</item>
    </izvorni_sadrzaj>
    <derivirana_varijabla naziv="DomainObject.Predmet.ProtuStrankaListFormatedWithAdressOIB_1">
      <item>VILSON BISAKU d.o.o. POREČ, OIB 38929338799, Trg slobode 9, 52440 Poreč</item>
    </derivirana_varijabla>
  </DomainObject.Predmet.ProtuStrankaListFormatedWithAdressOIB>
  <DomainObject.Predmet.ProtuStrankaListNazivFormated>
    <izvorni_sadrzaj>
      <item>VILSON BISAKU d.o.o. POREČ</item>
    </izvorni_sadrzaj>
    <derivirana_varijabla naziv="DomainObject.Predmet.ProtuStrankaListNazivFormated_1">
      <item>VILSON BISAKU d.o.o. POREČ</item>
    </derivirana_varijabla>
  </DomainObject.Predmet.ProtuStrankaListNazivFormated>
  <DomainObject.Predmet.ProtuStrankaListNazivFormatedOIB>
    <izvorni_sadrzaj>
      <item>VILSON BISAKU d.o.o. POREČ, OIB 38929338799</item>
    </izvorni_sadrzaj>
    <derivirana_varijabla naziv="DomainObject.Predmet.ProtuStrankaListNazivFormatedOIB_1">
      <item>VILSON BISAKU d.o.o. POREČ, OIB 38929338799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VILSON BISAKU d.o.o. POREČ</izvorni_sadrzaj>
    <derivirana_varijabla naziv="DomainObject.Predmet.ProtustrankaIDrugi_1">VILSON BISAKU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VILSON BISAKU d.o.o. POREČ, OIB 38929338799, Trg slobode 9, 52440 Poreč</izvorni_sadrzaj>
    <derivirana_varijabla naziv="DomainObject.Predmet.ProtustrankaIDrugiAdressOIB_1">VILSON BISAKU d.o.o. POREČ, OIB 38929338799, Trg slobode 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VILSON BISAKU d.o.o. POREČ</item>
    </izvorni_sadrzaj>
    <derivirana_varijabla naziv="DomainObject.Predmet.SudioniciListNaziv_1">
      <item>FINANCIJSKA AGENCIJA, RC RIJEKA, PODRUŽNICA PULA, PULA</item>
      <item>VILSON BISAKU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VILSON BISAKU d.o.o. POREČ, OIB 38929338799, Trg slobode 9,52440 Poreč</item>
    </izvorni_sadrzaj>
    <derivirana_varijabla naziv="DomainObject.Predmet.SudioniciListAdressOIB_1">
      <item>FINANCIJSKA AGENCIJA, RC RIJEKA, PODRUŽNICA PULA, PULA, OIB 85821130368, Ulica grada Vukovara 70,10000 Zagreb</item>
      <item>VILSON BISAKU d.o.o. POREČ, OIB 38929338799, Trg slobode 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38929338799</item>
    </izvorni_sadrzaj>
    <derivirana_varijabla naziv="DomainObject.Predmet.SudioniciListNazivOIB_1">
      <item>, OIB 85821130368</item>
      <item>, OIB 38929338799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2978</properties:Characters>
  <properties:Lines>80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2016-04-08T11:34:00Z</dcterms:created>
  <dc:creator>Mihaela Kaligari</dc:creator>
  <cp:lastModifiedBy>Sanja Lakošeljac</cp:lastModifiedBy>
  <dcterms:modified xmlns:xsi="http://www.w3.org/2001/XMLSchema-instance" xsi:type="dcterms:W3CDTF">2016-04-11T10:02:00Z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