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0c50" w14:paraId="70f0c50" w:rsidRDefault="00A96ADE" w:rsidP="00A96ADE" w:rsidR="00A96ADE" w:rsidRPr="00A96ADE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A96ADE">
        <w:rPr>
          <w:rFonts w:cs="Times New Roman" w:eastAsia="Times New Roman"/>
          <w:lang w:eastAsia="hr-HR"/>
        </w:rPr>
        <w:t>Poslovni broj: 3 St-221/2016-8</w:t>
      </w:r>
    </w:p>
    <w:p w:rsidRDefault="00A96ADE" w:rsidP="00A96ADE" w:rsidR="00A96ADE" w:rsidRPr="00A96AD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96ADE" w:rsidP="00A96ADE" w:rsidR="00A96ADE" w:rsidRPr="00A96AD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96ADE" w:rsidP="00A96ADE" w:rsidR="00A96ADE" w:rsidRPr="00A96AD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96ADE" w:rsidP="00A96ADE" w:rsidR="00A96ADE" w:rsidRPr="00A96ADE">
      <w:pPr>
        <w:spacing w:after="0"/>
        <w:ind w:firstLine="708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REPUBLIKA HRVATSKA</w:t>
      </w:r>
    </w:p>
    <w:p w:rsidRDefault="00A96ADE" w:rsidP="00A96ADE" w:rsidR="00A96ADE" w:rsidRPr="00A96ADE">
      <w:pPr>
        <w:spacing w:after="0"/>
        <w:ind w:firstLine="708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TRGOVAČKI SUD U ZADRU</w:t>
      </w:r>
    </w:p>
    <w:p w:rsidRDefault="00A96ADE" w:rsidP="00A96ADE" w:rsidR="00A96ADE" w:rsidRPr="00A96ADE">
      <w:pPr>
        <w:spacing w:after="0"/>
        <w:ind w:firstLine="708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Zadar, Dr. Franje Tuđmana 35.</w:t>
      </w:r>
    </w:p>
    <w:p w:rsidRDefault="00A96ADE" w:rsidP="00A96ADE" w:rsidR="00A96ADE" w:rsidRPr="00A96ADE">
      <w:pPr>
        <w:spacing w:after="0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ab/>
        <w:t>R E PU B L I K A   H R V A T S K A</w:t>
      </w:r>
      <w:r w:rsidRPr="00A96ADE">
        <w:rPr>
          <w:rFonts w:cs="Times New Roman" w:eastAsia="Times New Roman"/>
          <w:lang w:eastAsia="hr-HR"/>
        </w:rPr>
        <w:tab/>
      </w:r>
    </w:p>
    <w:p w:rsidRDefault="00A96ADE" w:rsidP="00A96ADE" w:rsidR="00A96ADE" w:rsidRPr="00A96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center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 xml:space="preserve">Z A K LJ U Č A K </w:t>
      </w:r>
    </w:p>
    <w:p w:rsidRDefault="00A96ADE" w:rsidP="00A96ADE" w:rsidR="00A96ADE" w:rsidRPr="00A96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ab/>
        <w:t xml:space="preserve">Trgovački sud u Zadru, OIB </w:t>
      </w:r>
      <w:r w:rsidRPr="00A96ADE">
        <w:rPr>
          <w:rFonts w:cs="Times New Roman" w:eastAsia="Times New Roman"/>
          <w:szCs w:val="20"/>
          <w:lang w:eastAsia="hr-HR"/>
        </w:rPr>
        <w:t xml:space="preserve">39670464653, </w:t>
      </w:r>
      <w:r w:rsidRPr="00A96AD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SORIA NEKRETNINE d.o.o., Zadar, Tomislava Ivčića 5D, OIB: 65681850550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A96ADE">
          <w:rPr>
            <w:rFonts w:cs="Times New Roman" w:eastAsia="Times New Roman"/>
            <w:lang w:eastAsia="hr-HR"/>
          </w:rPr>
          <w:t>11. st</w:t>
        </w:r>
      </w:smartTag>
      <w:r w:rsidRPr="00A96ADE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center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 xml:space="preserve">z a k </w:t>
      </w:r>
      <w:proofErr w:type="spellStart"/>
      <w:r w:rsidRPr="00A96ADE">
        <w:rPr>
          <w:rFonts w:cs="Times New Roman" w:eastAsia="Times New Roman"/>
          <w:lang w:eastAsia="hr-HR"/>
        </w:rPr>
        <w:t>lj</w:t>
      </w:r>
      <w:proofErr w:type="spellEnd"/>
      <w:r w:rsidRPr="00A96ADE">
        <w:rPr>
          <w:rFonts w:cs="Times New Roman" w:eastAsia="Times New Roman"/>
          <w:lang w:eastAsia="hr-HR"/>
        </w:rPr>
        <w:t xml:space="preserve"> u č i o  j e</w:t>
      </w: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96ADE">
        <w:rPr>
          <w:rFonts w:cs="Times New Roman" w:eastAsia="Times New Roman"/>
          <w:lang w:eastAsia="hr-HR"/>
        </w:rPr>
        <w:t>otpravka</w:t>
      </w:r>
      <w:proofErr w:type="spellEnd"/>
      <w:r w:rsidRPr="00A96ADE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54.049,77 kn koje je u Očevidniku redoslijeda osnova za plaćanje evidentirano na dan 1. rujna 2015. </w:t>
      </w:r>
    </w:p>
    <w:p w:rsidRDefault="00A96ADE" w:rsidP="00A96ADE" w:rsidR="00A96ADE" w:rsidRPr="00A96A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center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U Zadru 30. lipnja 2016.</w:t>
      </w:r>
    </w:p>
    <w:p w:rsidRDefault="00A96ADE" w:rsidP="00A96ADE" w:rsidR="00A96ADE" w:rsidRPr="00A96AD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A96ADE" w:rsidP="00A96ADE" w:rsidR="00A96ADE" w:rsidRPr="00A96AD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Tina Grgas</w:t>
      </w:r>
    </w:p>
    <w:p w:rsidRDefault="00A96ADE" w:rsidP="00A96ADE" w:rsidR="00A96ADE" w:rsidRPr="00A96AD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right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 xml:space="preserve"> </w:t>
      </w: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UPUTA O PRAVNOM LIJEKU</w:t>
      </w:r>
    </w:p>
    <w:p w:rsidRDefault="00A96ADE" w:rsidP="00A96ADE" w:rsidR="00A96ADE" w:rsidRPr="00A96AD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Protiv ovog zaključka nije dopuštena žalba.</w:t>
      </w: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ADE" w:rsidP="00A96ADE" w:rsidR="00A96ADE" w:rsidRPr="00A96ADE">
      <w:pPr>
        <w:spacing w:after="0"/>
        <w:jc w:val="both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DNA:</w:t>
      </w:r>
    </w:p>
    <w:p w:rsidRDefault="00A96ADE" w:rsidP="00A96ADE" w:rsidR="00A96ADE" w:rsidRPr="00A96AD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FINA, Regionalni centar Split, Podružnica Zadar</w:t>
      </w:r>
    </w:p>
    <w:p w:rsidRDefault="00A96ADE" w:rsidP="00A96ADE" w:rsidR="00A96ADE" w:rsidRPr="00A96AD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96ADE">
        <w:rPr>
          <w:rFonts w:cs="Times New Roman" w:eastAsia="Times New Roman"/>
          <w:lang w:eastAsia="hr-HR"/>
        </w:rPr>
        <w:t>e-Oglasna ploča</w:t>
      </w:r>
    </w:p>
    <w:p w:rsidRDefault="00A96ADE" w:rsidP="00A96ADE" w:rsidR="00A96ADE" w:rsidRPr="00A96AD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96ADE" w:rsidP="00A96ADE" w:rsidR="00A96ADE" w:rsidRPr="00A96AD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A96A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ADE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2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St-221/2016-6</izvorni_sadrzaj>
    <derivirana_varijabla naziv="DomainObject.Oznaka_1">St-221/2016-6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SORIA NEKRETNINE d.o.o. za  poslovne usluge</izvorni_sadrzaj>
    <derivirana_varijabla naziv="DomainObject.Predmet.ProtustrankaFormated_1">  SORIA NEKRETNINE d.o.o. za  poslovne usluge</derivirana_varijabla>
  </DomainObject.Predmet.ProtustrankaFormated>
  <DomainObject.Predmet.ProtustrankaFormatedOIB>
    <izvorni_sadrzaj>  SORIA NEKRETNINE d.o.o. za  poslovne usluge, OIB 65681850550</izvorni_sadrzaj>
    <derivirana_varijabla naziv="DomainObject.Predmet.ProtustrankaFormatedOIB_1">  SORIA NEKRETNINE d.o.o. za  poslovne usluge, OIB 65681850550</derivirana_varijabla>
  </DomainObject.Predmet.ProtustrankaFormatedOIB>
  <DomainObject.Predmet.ProtustrankaFormatedWithAdress>
    <izvorni_sadrzaj> SORIA NEKRETNINE d.o.o. za  poslovne usluge, Tomislava Ivčića/5D, 23000 Zadar</izvorni_sadrzaj>
    <derivirana_varijabla naziv="DomainObject.Predmet.ProtustrankaFormatedWithAdress_1"> SORIA NEKRETNINE d.o.o. za  poslovne usluge, Tomislava Ivčića/5D, 23000 Zadar</derivirana_varijabla>
  </DomainObject.Predmet.ProtustrankaFormatedWithAdress>
  <DomainObject.Predmet.ProtustrankaFormatedWithAdressOIB>
    <izvorni_sadrzaj> SORIA NEKRETNINE d.o.o. za  poslovne usluge, OIB 65681850550, Tomislava Ivčića/5D, 23000 Zadar</izvorni_sadrzaj>
    <derivirana_varijabla naziv="DomainObject.Predmet.ProtustrankaFormatedWithAdressOIB_1"> SORIA NEKRETNINE d.o.o. za  poslovne usluge, OIB 65681850550, Tomislava Ivčića/5D, 23000 Zadar</derivirana_varijabla>
  </DomainObject.Predmet.ProtustrankaFormatedWithAdressOIB>
  <DomainObject.Predmet.ProtustrankaWithAdress>
    <izvorni_sadrzaj>SORIA NEKRETNINE d.o.o. za  poslovne usluge Tomislava Ivčića/5D, 23000 Zadar</izvorni_sadrzaj>
    <derivirana_varijabla naziv="DomainObject.Predmet.ProtustrankaWithAdress_1">SORIA NEKRETNINE d.o.o. za  poslovne usluge Tomislava Ivčića/5D, 23000 Zadar</derivirana_varijabla>
  </DomainObject.Predmet.ProtustrankaWithAdress>
  <DomainObject.Predmet.ProtustrankaWithAdressOIB>
    <izvorni_sadrzaj>SORIA NEKRETNINE d.o.o. za  poslovne usluge, OIB 65681850550, Tomislava Ivčića/5D, 23000 Zadar</izvorni_sadrzaj>
    <derivirana_varijabla naziv="DomainObject.Predmet.ProtustrankaWithAdressOIB_1">SORIA NEKRETNINE d.o.o. za  poslovne usluge, OIB 65681850550, Tomislava Ivčića/5D, 23000 Zadar</derivirana_varijabla>
  </DomainObject.Predmet.ProtustrankaWithAdressOIB>
  <DomainObject.Predmet.ProtustrankaNazivFormated>
    <izvorni_sadrzaj>SORIA NEKRETNINE d.o.o. za  poslovne usluge</izvorni_sadrzaj>
    <derivirana_varijabla naziv="DomainObject.Predmet.ProtustrankaNazivFormated_1">SORIA NEKRETNINE d.o.o. za  poslovne usluge</derivirana_varijabla>
  </DomainObject.Predmet.ProtustrankaNazivFormated>
  <DomainObject.Predmet.ProtustrankaNazivFormatedOIB>
    <izvorni_sadrzaj>SORIA NEKRETNINE d.o.o. za  poslovne usluge, OIB 65681850550</izvorni_sadrzaj>
    <derivirana_varijabla naziv="DomainObject.Predmet.ProtustrankaNazivFormatedOIB_1">SORIA NEKRETNINE d.o.o. za  poslovne usluge, OIB 65681850550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54049.77</izvorni_sadrzaj>
    <derivirana_varijabla naziv="DomainObject.Predmet.TrenutnaVrijednost_1">54049.77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NEKRETNINE d.o.o. za  poslovne usluge</item>
    </izvorni_sadrzaj>
    <derivirana_varijabla naziv="DomainObject.Predmet.ProtuStrankaListFormated_1">
      <item>SORIA NEKRETNINE d.o.o. za  poslovne usluge</item>
    </derivirana_varijabla>
  </DomainObject.Predmet.ProtuStrankaListFormated>
  <DomainObject.Predmet.ProtuStrankaListFormatedOIB>
    <izvorni_sadrzaj>
      <item>SORIA NEKRETNINE d.o.o. za  poslovne usluge, OIB 65681850550</item>
    </izvorni_sadrzaj>
    <derivirana_varijabla naziv="DomainObject.Predmet.ProtuStrankaListFormatedOIB_1">
      <item>SORIA NEKRETNINE d.o.o. za  poslovne usluge, OIB 65681850550</item>
    </derivirana_varijabla>
  </DomainObject.Predmet.ProtuStrankaListFormatedOIB>
  <DomainObject.Predmet.ProtuStrankaListFormatedWithAdress>
    <izvorni_sadrzaj>
      <item>SORIA NEKRETNINE d.o.o. za  poslovne usluge, Tomislava Ivčića/5D, 23000 Zadar</item>
    </izvorni_sadrzaj>
    <derivirana_varijabla naziv="DomainObject.Predmet.ProtuStrankaListFormatedWithAdress_1">
      <item>SORIA NEKRETNINE d.o.o. za  poslovne usluge, Tomislava Ivčića/5D, 23000 Zadar</item>
    </derivirana_varijabla>
  </DomainObject.Predmet.ProtuStrankaListFormatedWithAdress>
  <DomainObject.Predmet.ProtuStrankaListFormatedWithAdressOIB>
    <izvorni_sadrzaj>
      <item>SORIA NEKRETNINE d.o.o. za  poslovne usluge, OIB 65681850550, Tomislava Ivčića/5D, 23000 Zadar</item>
    </izvorni_sadrzaj>
    <derivirana_varijabla naziv="DomainObject.Predmet.ProtuStrankaListFormatedWithAdressOIB_1">
      <item>SORIA NEKRETNINE d.o.o. za  poslovne usluge, OIB 65681850550, Tomislava Ivčića/5D, 23000 Zadar</item>
    </derivirana_varijabla>
  </DomainObject.Predmet.ProtuStrankaListFormatedWithAdressOIB>
  <DomainObject.Predmet.ProtuStrankaListNazivFormated>
    <izvorni_sadrzaj>
      <item>SORIA NEKRETNINE d.o.o. za  poslovne usluge</item>
    </izvorni_sadrzaj>
    <derivirana_varijabla naziv="DomainObject.Predmet.ProtuStrankaListNazivFormated_1">
      <item>SORIA NEKRETNINE d.o.o. za  poslovne usluge</item>
    </derivirana_varijabla>
  </DomainObject.Predmet.ProtuStrankaListNazivFormated>
  <DomainObject.Predmet.ProtuStrankaListNazivFormatedOIB>
    <izvorni_sadrzaj>
      <item>SORIA NEKRETNINE d.o.o. za  poslovne usluge, OIB 65681850550</item>
    </izvorni_sadrzaj>
    <derivirana_varijabla naziv="DomainObject.Predmet.ProtuStrankaListNazivFormatedOIB_1">
      <item>SORIA NEKRETNINE d.o.o. za  poslovne usluge, OIB 65681850550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St-221/2016-6</izvorni_sadrzaj>
    <derivirana_varijabla naziv="DomainObject.PoslovniBrojDokumenta_1">St-221/2016-6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NEKRETNINE d.o.o. za  poslovne usluge</izvorni_sadrzaj>
    <derivirana_varijabla naziv="DomainObject.Predmet.ProtustrankaIDrugi_1">SORIA NEKRETNINE d.o.o. za 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NEKRETNINE d.o.o. za  poslovne usluge, OIB 65681850550, Tomislava Ivčića/5D, 23000 Zadar</izvorni_sadrzaj>
    <derivirana_varijabla naziv="DomainObject.Predmet.ProtustrankaIDrugiAdressOIB_1">SORIA NEKRETNINE d.o.o. za  poslovne usluge, OIB 65681850550,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NEKRETNINE d.o.o. za  poslovne usluge</item>
    </izvorni_sadrzaj>
    <derivirana_varijabla naziv="DomainObject.Predmet.SudioniciListNaziv_1">
      <item>FINA</item>
      <item>SORIA NEKRETNINE d.o.o. za  poslovne usluge</item>
    </derivirana_varijabla>
  </DomainObject.Predmet.SudioniciListNaziv>
  <DomainObject.Predmet.SudioniciListAdressOIB>
    <izvorni_sadrzaj>
      <item>FINA, OIB 85821130368</item>
      <item>SORIA NEKRETNINE d.o.o. za  poslovne usluge, OIB 65681850550, Tomislava Ivčića/5D,23000 Zadar</item>
    </izvorni_sadrzaj>
    <derivirana_varijabla naziv="DomainObject.Predmet.SudioniciListAdressOIB_1">
      <item>FINA, OIB 85821130368</item>
      <item>SORIA NEKRETNINE d.o.o. za  poslovne usluge, OIB 65681850550,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8F0B8-B32D-44CF-A732-ABB086D19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844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