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abbe" w14:paraId="56cabbe" w:rsidRDefault="00D4757B" w:rsidP="00D4757B" w:rsidR="00D4757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57B" w:rsidP="00D4757B" w:rsidR="00D4757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4757B" w:rsidP="00D4757B" w:rsidR="00D4757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4757B" w:rsidP="00D4757B" w:rsidR="00D4757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4757B" w:rsidP="00D4757B" w:rsidR="00D4757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4757B" w:rsidP="00D4757B" w:rsidR="00D4757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4757B" w:rsidP="00D4757B" w:rsidR="00D4757B" w:rsidRPr="005D578C">
      <w:pPr>
        <w:jc w:val="center"/>
        <w:rPr>
          <w:rFonts w:cs="Times New Roman" w:eastAsia="Times New Roman"/>
          <w:szCs w:val="24"/>
        </w:rPr>
      </w:pPr>
    </w:p>
    <w:p w:rsidRDefault="00D4757B" w:rsidP="00D4757B" w:rsidR="00D475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4757B" w:rsidP="00D4757B" w:rsidR="00D4757B" w:rsidRPr="005D578C">
      <w:pPr>
        <w:rPr>
          <w:rFonts w:cs="Times New Roman" w:eastAsia="Times New Roman"/>
          <w:szCs w:val="24"/>
        </w:rPr>
      </w:pPr>
    </w:p>
    <w:p w:rsidRDefault="00D4757B" w:rsidP="00D4757B" w:rsidR="00D4757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DELIBO d. o. o. Rovinj, D. Segalla 8, OIB </w:t>
      </w:r>
      <w:r w:rsidRPr="00D4757B">
        <w:rPr>
          <w:rFonts w:cs="Times New Roman" w:eastAsia="Times New Roman"/>
          <w:szCs w:val="24"/>
        </w:rPr>
        <w:t>36154554996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4757B">
        <w:rPr>
          <w:rFonts w:cs="Times New Roman" w:eastAsia="Times New Roman"/>
          <w:szCs w:val="24"/>
        </w:rPr>
        <w:t>040146870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24. ožujka 2016.</w:t>
      </w:r>
    </w:p>
    <w:p w:rsidRDefault="00D4757B" w:rsidP="00D4757B" w:rsidR="00D4757B" w:rsidRPr="005D578C">
      <w:pPr>
        <w:rPr>
          <w:rFonts w:cs="Times New Roman" w:eastAsia="Times New Roman"/>
          <w:szCs w:val="24"/>
        </w:rPr>
      </w:pPr>
    </w:p>
    <w:p w:rsidRDefault="00D4757B" w:rsidP="00D4757B" w:rsidR="00D475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4757B" w:rsidP="00D4757B" w:rsidR="00D4757B" w:rsidRPr="005D578C">
      <w:pPr>
        <w:rPr>
          <w:rFonts w:cs="Times New Roman" w:eastAsia="Times New Roman"/>
          <w:szCs w:val="24"/>
        </w:rPr>
      </w:pPr>
    </w:p>
    <w:p w:rsidRDefault="00D4757B" w:rsidP="00D4757B" w:rsidR="00D4757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DELIBO d. o. o. Rovinj, D. Segalla 8, OIB </w:t>
      </w:r>
      <w:r w:rsidRPr="00D4757B">
        <w:rPr>
          <w:rFonts w:cs="Times New Roman" w:eastAsia="Times New Roman"/>
          <w:szCs w:val="24"/>
        </w:rPr>
        <w:t>36154554996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4757B">
        <w:rPr>
          <w:rFonts w:cs="Times New Roman" w:eastAsia="Times New Roman"/>
          <w:szCs w:val="24"/>
        </w:rPr>
        <w:t>040146870</w:t>
      </w:r>
      <w:r>
        <w:rPr>
          <w:rFonts w:cs="Times New Roman" w:eastAsia="Times New Roman"/>
          <w:szCs w:val="24"/>
        </w:rPr>
        <w:t>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24.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D4757B" w:rsidP="00D4757B" w:rsidR="00D4757B" w:rsidRPr="005D578C">
      <w:pPr>
        <w:rPr>
          <w:rFonts w:cs="Times New Roman" w:eastAsia="Times New Roman"/>
          <w:szCs w:val="24"/>
        </w:rPr>
      </w:pPr>
    </w:p>
    <w:p w:rsidRDefault="00D4757B" w:rsidP="00D4757B" w:rsidR="00D4757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D4757B" w:rsidP="00D4757B" w:rsidR="00D4757B">
      <w:pPr>
        <w:rPr>
          <w:rFonts w:cs="Times New Roman" w:eastAsia="Times New Roman"/>
          <w:szCs w:val="20"/>
        </w:rPr>
      </w:pPr>
    </w:p>
    <w:p w:rsidRDefault="00D4757B" w:rsidP="00D4757B" w:rsidR="00D4757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DELIBO d. o. o. Rovinj, D. Segalla 8, OIB </w:t>
      </w:r>
      <w:r w:rsidRPr="00D4757B">
        <w:rPr>
          <w:rFonts w:cs="Times New Roman" w:eastAsia="Times New Roman"/>
          <w:szCs w:val="24"/>
        </w:rPr>
        <w:t>36154554996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4757B">
        <w:rPr>
          <w:rFonts w:cs="Times New Roman" w:eastAsia="Times New Roman"/>
          <w:szCs w:val="24"/>
        </w:rPr>
        <w:t>040146870</w:t>
      </w:r>
      <w:r>
        <w:rPr>
          <w:rFonts w:cs="Times New Roman" w:eastAsia="Times New Roman"/>
          <w:szCs w:val="24"/>
        </w:rPr>
        <w:t>.</w:t>
      </w:r>
    </w:p>
    <w:p w:rsidRDefault="00D4757B" w:rsidP="00D4757B" w:rsidR="00D4757B">
      <w:pPr>
        <w:ind w:firstLine="709"/>
        <w:rPr>
          <w:rFonts w:cs="Times New Roman" w:eastAsia="Times New Roman"/>
          <w:szCs w:val="24"/>
        </w:rPr>
      </w:pPr>
    </w:p>
    <w:p w:rsidRDefault="00D4757B" w:rsidP="00D4757B" w:rsidR="00D4757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DELIBO d. o. o. Rovinj, D. Segalla 8, OIB </w:t>
      </w:r>
      <w:r w:rsidRPr="00D4757B">
        <w:rPr>
          <w:rFonts w:cs="Times New Roman" w:eastAsia="Times New Roman"/>
          <w:szCs w:val="24"/>
        </w:rPr>
        <w:t>36154554996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D4757B">
        <w:rPr>
          <w:rFonts w:cs="Times New Roman" w:eastAsia="Times New Roman"/>
          <w:szCs w:val="24"/>
        </w:rPr>
        <w:t>040146870</w:t>
      </w:r>
      <w:r>
        <w:rPr>
          <w:rFonts w:cs="Times New Roman" w:eastAsia="Times New Roman"/>
          <w:szCs w:val="24"/>
        </w:rPr>
        <w:t>.</w:t>
      </w:r>
    </w:p>
    <w:p w:rsidRDefault="00D4757B" w:rsidP="00D4757B" w:rsidR="00D4757B">
      <w:pPr>
        <w:rPr>
          <w:rFonts w:cs="Times New Roman" w:eastAsia="Times New Roman"/>
          <w:szCs w:val="24"/>
        </w:rPr>
      </w:pPr>
    </w:p>
    <w:p w:rsidRDefault="00D4757B" w:rsidP="00D4757B" w:rsidR="00D4757B" w:rsidRPr="005D578C">
      <w:pPr>
        <w:rPr>
          <w:rFonts w:cs="Times New Roman" w:eastAsia="Times New Roman"/>
          <w:szCs w:val="24"/>
        </w:rPr>
      </w:pPr>
    </w:p>
    <w:p w:rsidRDefault="00D4757B" w:rsidP="00D4757B" w:rsidR="00D4757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4757B" w:rsidP="00D4757B" w:rsidR="00D4757B">
      <w:pPr>
        <w:ind w:firstLine="708"/>
        <w:rPr>
          <w:rFonts w:cs="Times New Roman" w:eastAsia="Times New Roman"/>
          <w:szCs w:val="24"/>
        </w:rPr>
      </w:pPr>
    </w:p>
    <w:p w:rsidRDefault="00D4757B" w:rsidP="00D4757B" w:rsidR="00D4757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DELIBO d. o. o. 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St-1272/2015-3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4757B" w:rsidP="00D4757B" w:rsidR="00D4757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4757B" w:rsidP="00D4757B" w:rsidR="00D4757B" w:rsidRPr="005D578C">
      <w:pPr>
        <w:rPr>
          <w:rFonts w:cs="Times New Roman" w:eastAsia="Times New Roman"/>
          <w:szCs w:val="24"/>
        </w:rPr>
      </w:pPr>
    </w:p>
    <w:p w:rsidRDefault="00D4757B" w:rsidP="00D4757B" w:rsidR="00D4757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24.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4757B" w:rsidP="00D4757B" w:rsidR="00D4757B">
      <w:pPr>
        <w:rPr>
          <w:rFonts w:cs="Times New Roman" w:eastAsia="Times New Roman"/>
          <w:szCs w:val="24"/>
        </w:rPr>
      </w:pPr>
    </w:p>
    <w:p w:rsidRDefault="00D4757B" w:rsidP="00D4757B" w:rsidR="00D4757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D4757B" w:rsidP="00D4757B" w:rsidR="00D4757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D4757B" w:rsidP="00D4757B" w:rsidR="00D4757B">
      <w:pPr>
        <w:jc w:val="left"/>
        <w:rPr>
          <w:rFonts w:cs="Times New Roman" w:eastAsia="Times New Roman"/>
          <w:szCs w:val="24"/>
        </w:rPr>
      </w:pPr>
    </w:p>
    <w:p w:rsidRDefault="00D4757B" w:rsidP="00D4757B" w:rsidR="00D4757B" w:rsidRPr="005D578C">
      <w:pPr>
        <w:jc w:val="left"/>
        <w:rPr>
          <w:rFonts w:cs="Times New Roman" w:eastAsia="Times New Roman"/>
          <w:szCs w:val="24"/>
        </w:rPr>
      </w:pPr>
    </w:p>
    <w:p w:rsidRDefault="00D4757B" w:rsidP="00D4757B" w:rsidR="00D4757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4757B" w:rsidP="00D4757B" w:rsidR="00D4757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D4757B" w:rsidP="00D4757B" w:rsidR="00D475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4757B" w:rsidP="00D4757B" w:rsidR="00D4757B">
      <w:pPr>
        <w:rPr>
          <w:rFonts w:cs="Times New Roman" w:eastAsia="Times New Roman"/>
          <w:szCs w:val="24"/>
        </w:rPr>
      </w:pPr>
    </w:p>
    <w:p w:rsidRDefault="00D4757B" w:rsidP="00D4757B" w:rsidR="00D4757B" w:rsidRPr="005D578C">
      <w:pPr>
        <w:rPr>
          <w:rFonts w:cs="Times New Roman" w:eastAsia="Times New Roman"/>
          <w:szCs w:val="24"/>
        </w:rPr>
      </w:pPr>
    </w:p>
    <w:p w:rsidRDefault="00D4757B" w:rsidP="00D4757B" w:rsidR="00D4757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4757B" w:rsidP="00D4757B" w:rsidR="00D475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4757B" w:rsidP="00D4757B" w:rsidR="00D475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DELIBO d. o. o. Rovinj, D. Segalla 8,</w:t>
      </w:r>
    </w:p>
    <w:p w:rsidRDefault="00D4757B" w:rsidP="00D4757B" w:rsidR="00D475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Raul Bratović, Zadar, Franka Lisice 2D,</w:t>
      </w:r>
    </w:p>
    <w:p w:rsidRDefault="00D4757B" w:rsidP="00D4757B" w:rsidR="00D4757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4757B" w:rsidP="00D4757B" w:rsidR="00D475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4757B" w:rsidP="00D4757B" w:rsidR="00D4757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D4757B" w:rsidP="00D4757B" w:rsidR="00D4757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D4757B" w:rsidP="00D4757B" w:rsidR="00D475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4757B" w:rsidP="00D4757B" w:rsidR="00D4757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4757B" w:rsidP="00D4757B" w:rsidR="00D4757B"/>
    <w:p w:rsidRDefault="00D4757B" w:rsidP="00D4757B" w:rsidR="00D4757B"/>
    <w:p w:rsidRDefault="00D4757B" w:rsidP="00D4757B" w:rsidR="00D4757B"/>
    <w:p w:rsidRDefault="00D4757B" w:rsidP="00D4757B" w:rsidR="00D4757B"/>
    <w:p w:rsidRDefault="001A3639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57B" w:rsidP="00D4757B" w:rsidR="00D4757B">
      <w:r>
        <w:separator/>
      </w:r>
    </w:p>
  </w:endnote>
  <w:endnote w:id="0" w:type="continuationSeparator">
    <w:p w:rsidRDefault="00D4757B" w:rsidP="00D4757B" w:rsidR="00D47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57B" w:rsidP="00D4757B" w:rsidR="00D4757B">
      <w:r>
        <w:separator/>
      </w:r>
    </w:p>
  </w:footnote>
  <w:footnote w:id="0" w:type="continuationSeparator">
    <w:p w:rsidRDefault="00D4757B" w:rsidP="00D4757B" w:rsidR="00D475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57B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A363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St-1272/2015-5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57B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St-1272/2015-5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32E1"/>
    <w:rsid w:val="000232E1"/>
    <w:rsid w:val="001A3639"/>
    <w:rsid w:val="0075528E"/>
    <w:rsid w:val="0079403F"/>
    <w:rsid w:val="00D4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757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757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4757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7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757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7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757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63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A363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A363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A363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757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4757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4757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47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757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7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757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3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63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A363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A363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A363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St-1272/2015</izvorni_sadrzaj>
    <derivirana_varijabla naziv="DomainObject.Predmet.OznakaBroj_1">St-1272/2015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DELIBO d.o.o. ROVINJ</izvorni_sadrzaj>
    <derivirana_varijabla naziv="DomainObject.Predmet.ProtustrankaFormated_1">  DELIBO d.o.o. ROVINJ</derivirana_varijabla>
  </DomainObject.Predmet.ProtustrankaFormated>
  <DomainObject.Predmet.ProtustrankaFormatedOIB>
    <izvorni_sadrzaj>  DELIBO d.o.o. ROVINJ, OIB 36154554996</izvorni_sadrzaj>
    <derivirana_varijabla naziv="DomainObject.Predmet.ProtustrankaFormatedOIB_1">  DELIBO d.o.o. ROVINJ, OIB 36154554996</derivirana_varijabla>
  </DomainObject.Predmet.ProtustrankaFormatedOIB>
  <DomainObject.Predmet.ProtustrankaFormatedWithAdress>
    <izvorni_sadrzaj> DELIBO d.o.o. ROVINJ, D. Segalla 8, 52210 Rovinj</izvorni_sadrzaj>
    <derivirana_varijabla naziv="DomainObject.Predmet.ProtustrankaFormatedWithAdress_1"> DELIBO d.o.o. ROVINJ, D. Segalla 8, 52210 Rovinj</derivirana_varijabla>
  </DomainObject.Predmet.ProtustrankaFormatedWithAdress>
  <DomainObject.Predmet.ProtustrankaFormatedWithAdressOIB>
    <izvorni_sadrzaj> DELIBO d.o.o. ROVINJ, OIB 36154554996, D. Segalla 8, 52210 Rovinj</izvorni_sadrzaj>
    <derivirana_varijabla naziv="DomainObject.Predmet.ProtustrankaFormatedWithAdressOIB_1"> DELIBO d.o.o. ROVINJ, OIB 36154554996, D. Segalla 8, 52210 Rovinj</derivirana_varijabla>
  </DomainObject.Predmet.ProtustrankaFormatedWithAdressOIB>
  <DomainObject.Predmet.ProtustrankaWithAdress>
    <izvorni_sadrzaj>DELIBO d.o.o. ROVINJ D. Segalla 8, 52210 Rovinj</izvorni_sadrzaj>
    <derivirana_varijabla naziv="DomainObject.Predmet.ProtustrankaWithAdress_1">DELIBO d.o.o. ROVINJ D. Segalla 8, 52210 Rovinj</derivirana_varijabla>
  </DomainObject.Predmet.ProtustrankaWithAdress>
  <DomainObject.Predmet.ProtustrankaWithAdressOIB>
    <izvorni_sadrzaj>DELIBO d.o.o. ROVINJ, OIB 36154554996, D. Segalla 8, 52210 Rovinj</izvorni_sadrzaj>
    <derivirana_varijabla naziv="DomainObject.Predmet.ProtustrankaWithAdressOIB_1">DELIBO d.o.o. ROVINJ, OIB 36154554996, D. Segalla 8, 52210 Rovinj</derivirana_varijabla>
  </DomainObject.Predmet.ProtustrankaWithAdressOIB>
  <DomainObject.Predmet.ProtustrankaNazivFormated>
    <izvorni_sadrzaj>DELIBO d.o.o. ROVINJ</izvorni_sadrzaj>
    <derivirana_varijabla naziv="DomainObject.Predmet.ProtustrankaNazivFormated_1">DELIBO d.o.o. ROVINJ</derivirana_varijabla>
  </DomainObject.Predmet.ProtustrankaNazivFormated>
  <DomainObject.Predmet.ProtustrankaNazivFormatedOIB>
    <izvorni_sadrzaj>DELIBO d.o.o. ROVINJ, OIB 36154554996</izvorni_sadrzaj>
    <derivirana_varijabla naziv="DomainObject.Predmet.ProtustrankaNazivFormatedOIB_1">DELIBO d.o.o. ROVINJ, OIB 36154554996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196617.86</izvorni_sadrzaj>
    <derivirana_varijabla naziv="DomainObject.Predmet.TrenutnaVrijednost_1">196617.86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DELIBO d.o.o. ROVINJ</item>
    </izvorni_sadrzaj>
    <derivirana_varijabla naziv="DomainObject.Predmet.ProtuStrankaListFormated_1">
      <item>DELIBO d.o.o. ROVINJ</item>
    </derivirana_varijabla>
  </DomainObject.Predmet.ProtuStrankaListFormated>
  <DomainObject.Predmet.ProtuStrankaListFormatedOIB>
    <izvorni_sadrzaj>
      <item>DELIBO d.o.o. ROVINJ, OIB 36154554996</item>
    </izvorni_sadrzaj>
    <derivirana_varijabla naziv="DomainObject.Predmet.ProtuStrankaListFormatedOIB_1">
      <item>DELIBO d.o.o. ROVINJ, OIB 36154554996</item>
    </derivirana_varijabla>
  </DomainObject.Predmet.ProtuStrankaListFormatedOIB>
  <DomainObject.Predmet.ProtuStrankaListFormatedWithAdress>
    <izvorni_sadrzaj>
      <item>DELIBO d.o.o. ROVINJ, D. Segalla 8, 52210 Rovinj</item>
    </izvorni_sadrzaj>
    <derivirana_varijabla naziv="DomainObject.Predmet.ProtuStrankaListFormatedWithAdress_1">
      <item>DELIBO d.o.o. ROVINJ, D. Segalla 8, 52210 Rovinj</item>
    </derivirana_varijabla>
  </DomainObject.Predmet.ProtuStrankaListFormatedWithAdress>
  <DomainObject.Predmet.ProtuStrankaListFormatedWithAdressOIB>
    <izvorni_sadrzaj>
      <item>DELIBO d.o.o. ROVINJ, OIB 36154554996, D. Segalla 8, 52210 Rovinj</item>
    </izvorni_sadrzaj>
    <derivirana_varijabla naziv="DomainObject.Predmet.ProtuStrankaListFormatedWithAdressOIB_1">
      <item>DELIBO d.o.o. ROVINJ, OIB 36154554996, D. Segalla 8, 52210 Rovinj</item>
    </derivirana_varijabla>
  </DomainObject.Predmet.ProtuStrankaListFormatedWithAdressOIB>
  <DomainObject.Predmet.ProtuStrankaListNazivFormated>
    <izvorni_sadrzaj>
      <item>DELIBO d.o.o. ROVINJ</item>
    </izvorni_sadrzaj>
    <derivirana_varijabla naziv="DomainObject.Predmet.ProtuStrankaListNazivFormated_1">
      <item>DELIBO d.o.o. ROVINJ</item>
    </derivirana_varijabla>
  </DomainObject.Predmet.ProtuStrankaListNazivFormated>
  <DomainObject.Predmet.ProtuStrankaListNazivFormatedOIB>
    <izvorni_sadrzaj>
      <item>DELIBO d.o.o. ROVINJ, OIB 36154554996</item>
    </izvorni_sadrzaj>
    <derivirana_varijabla naziv="DomainObject.Predmet.ProtuStrankaListNazivFormatedOIB_1">
      <item>DELIBO d.o.o. ROVINJ, OIB 36154554996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DELIBO d.o.o. ROVINJ</izvorni_sadrzaj>
    <derivirana_varijabla naziv="DomainObject.Predmet.ProtustrankaIDrugi_1">DELIBO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DELIBO d.o.o. ROVINJ, OIB 36154554996, D. Segalla 8, 52210 Rovinj</izvorni_sadrzaj>
    <derivirana_varijabla naziv="DomainObject.Predmet.ProtustrankaIDrugiAdressOIB_1">DELIBO d.o.o. ROVINJ, OIB 36154554996, D. Segalla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DELIBO d.o.o. ROVINJ</item>
    </izvorni_sadrzaj>
    <derivirana_varijabla naziv="DomainObject.Predmet.SudioniciListNaziv_1">
      <item>FINANCIJSKA AGENCIJA, RC RIJEKA, PODRUŽNICA PULA, PULA</item>
      <item>DELIBO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DELIBO d.o.o. ROVINJ, OIB 36154554996, D. Segalla 8,52210 Rovinj</item>
    </izvorni_sadrzaj>
    <derivirana_varijabla naziv="DomainObject.Predmet.SudioniciListAdressOIB_1">
      <item>FINANCIJSKA AGENCIJA, RC RIJEKA, PODRUŽNICA PULA, PULA, OIB 85821130368, Ulica grada Vukovara 70,10000 Zagreb</item>
      <item>DELIBO d.o.o. ROVINJ, OIB 36154554996, D. Segalla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36154554996</item>
    </izvorni_sadrzaj>
    <derivirana_varijabla naziv="DomainObject.Predmet.SudioniciListNazivOIB_1">
      <item>, OIB 85821130368</item>
      <item>, OIB 36154554996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2991</properties:Characters>
  <properties:Lines>79</properties:Lines>
  <properties:Paragraphs>30</properties:Paragraphs>
  <properties:TotalTime>5</properties:TotalTime>
  <properties:ScaleCrop>false</properties:ScaleCrop>
  <properties:LinksUpToDate>false</properties:LinksUpToDate>
  <properties:CharactersWithSpaces>3583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2016-03-23T07:37:00Z</dcterms:created>
  <dc:creator>Mihaela Kaligari</dc:creator>
  <dc:description/>
  <cp:keywords/>
  <cp:lastModifiedBy>Lorena Paris Aničić</cp:lastModifiedBy>
  <dcterms:modified xmlns:xsi="http://www.w3.org/2001/XMLSchema-instance" xsi:type="dcterms:W3CDTF">2016-03-24T12:24:00Z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