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6c93" w14:paraId="4da6c93" w:rsidRDefault="007876D2" w:rsidP="007876D2" w:rsidR="007876D2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876D2" w:rsidP="007876D2" w:rsidR="007876D2">
      <w:pPr>
        <w:pStyle w:val="NormaleSPIS"/>
      </w:pP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7876D2" w:rsidP="007876D2" w:rsidR="007876D2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rPr>
          <w:rFonts w:cs="Times New Roman" w:eastAsia="Calibri"/>
          <w:color w:val="000000"/>
        </w:rPr>
      </w:pPr>
    </w:p>
    <w:p w:rsidRDefault="007876D2" w:rsidP="007876D2" w:rsidR="007876D2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7876D2" w:rsidP="007876D2" w:rsidR="007876D2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7876D2" w:rsidP="007876D2" w:rsidR="007876D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7876D2" w:rsidP="007876D2" w:rsidR="007876D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7876D2" w:rsidR="007876D2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7876D2" w:rsidR="007876D2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7876D2" w:rsidR="007876D2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876D2" w:rsidR="007876D2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7876D2" w:rsidP="007876D2" w:rsidR="007876D2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7876D2" w:rsidP="007876D2" w:rsidR="007876D2">
      <w:pPr>
        <w:pStyle w:val="NormaleSPIS"/>
      </w:pPr>
    </w:p>
    <w:p w:rsidRDefault="007876D2" w:rsidP="007876D2" w:rsidR="007876D2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7876D2" w:rsidP="007876D2" w:rsidR="007876D2">
      <w:pPr>
        <w:pStyle w:val="NormaleSPIS"/>
      </w:pPr>
    </w:p>
    <w:p w:rsidRDefault="007876D2" w:rsidP="007876D2" w:rsidR="007876D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7876D2" w:rsidP="007876D2" w:rsidR="007876D2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7876D2" w:rsidP="007876D2" w:rsidR="007876D2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7876D2" w:rsidP="007876D2" w:rsidR="007876D2">
      <w:pPr>
        <w:pStyle w:val="NormaleSPIS"/>
        <w:spacing w:after="0"/>
        <w:ind w:firstLine="0"/>
      </w:pPr>
      <w:r>
        <w:t>1. e-Oglasna ploča</w:t>
      </w:r>
    </w:p>
    <w:p w:rsidRDefault="007876D2" w:rsidP="007876D2" w:rsidR="007876D2">
      <w:pPr>
        <w:pStyle w:val="NormaleSPIS"/>
        <w:spacing w:after="0"/>
        <w:ind w:firstLine="0"/>
      </w:pPr>
      <w:r>
        <w:t>2. Spisi navedeni u tabeli iz točke 2.</w:t>
      </w:r>
    </w:p>
    <w:p w:rsidRDefault="007876D2" w:rsidP="007876D2" w:rsidR="007876D2">
      <w:pPr>
        <w:pStyle w:val="NormaleSPIS"/>
        <w:spacing w:after="0"/>
        <w:ind w:firstLine="0"/>
      </w:pPr>
      <w:r>
        <w:t>3. Trgovački sud u Bjelovaru</w:t>
      </w:r>
    </w:p>
    <w:p w:rsidRDefault="007876D2" w:rsidP="007876D2" w:rsidR="007876D2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6D2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311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St-303/2017-3</izvorni_sadrzaj>
    <derivirana_varijabla naziv="DomainObject.Oznaka_1">St-303/2017-3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PROZA jednostavno društvo s ograničenom odgovornošću za promidžbu i zastupanje</izvorni_sadrzaj>
    <derivirana_varijabla naziv="DomainObject.Predmet.ProtustrankaFormated_1">  PROZA jednostavno društvo s ograničenom odgovornošću za promidžbu i zastupanje</derivirana_varijabla>
  </DomainObject.Predmet.ProtustrankaFormated>
  <DomainObject.Predmet.ProtustrankaFormatedOIB>
    <izvorni_sadrzaj>  PROZA jednostavno društvo s ograničenom odgovornošću za promidžbu i zastupanje, OIB 14357293505</izvorni_sadrzaj>
    <derivirana_varijabla naziv="DomainObject.Predmet.ProtustrankaFormatedOIB_1">  PROZA jednostavno društvo s ograničenom odgovornošću za promidžbu i zastupanje, OIB 14357293505</derivirana_varijabla>
  </DomainObject.Predmet.ProtustrankaFormatedOIB>
  <DomainObject.Predmet.ProtustrankaFormatedWithAdress>
    <izvorni_sadrzaj> PROZA jednostavno društvo s ograničenom odgovornošću za promidžbu i zastupanje, Trg podravskih heroja 3, 48000 Koprivnica</izvorni_sadrzaj>
    <derivirana_varijabla naziv="DomainObject.Predmet.ProtustrankaFormatedWithAdress_1"> PROZA jednostavno društvo s ograničenom odgovornošću za promidžbu i zastupanje, Trg podravskih heroja 3, 48000 Koprivnica</derivirana_varijabla>
  </DomainObject.Predmet.ProtustrankaFormatedWithAdress>
  <DomainObject.Predmet.ProtustrankaFormatedWithAdressOIB>
    <izvorni_sadrzaj> PROZA jednostavno društvo s ograničenom odgovornošću za promidžbu i zastupanje, OIB 14357293505, Trg podravskih heroja 3, 48000 Koprivnica</izvorni_sadrzaj>
    <derivirana_varijabla naziv="DomainObject.Predmet.ProtustrankaFormatedWithAdressOIB_1"> PROZA jednostavno društvo s ograničenom odgovornošću za promidžbu i zastupanje, OIB 14357293505, Trg podravskih heroja 3, 48000 Koprivnica</derivirana_varijabla>
  </DomainObject.Predmet.ProtustrankaFormatedWithAdressOIB>
  <DomainObject.Predmet.ProtustrankaWithAdress>
    <izvorni_sadrzaj>PROZA jednostavno društvo s ograničenom odgovornošću za promidžbu i zastupanje Trg podravskih heroja 3, 48000 Koprivnica</izvorni_sadrzaj>
    <derivirana_varijabla naziv="DomainObject.Predmet.ProtustrankaWithAdress_1">PROZA jednostavno društvo s ograničenom odgovornošću za promidžbu i zastupanje Trg podravskih heroja 3, 48000 Koprivnica</derivirana_varijabla>
  </DomainObject.Predmet.ProtustrankaWithAdress>
  <DomainObject.Predmet.ProtustrankaWithAdressOIB>
    <izvorni_sadrzaj>PROZA jednostavno društvo s ograničenom odgovornošću za promidžbu i zastupanje, OIB 14357293505, Trg podravskih heroja 3, 48000 Koprivnica</izvorni_sadrzaj>
    <derivirana_varijabla naziv="DomainObject.Predmet.ProtustrankaWithAdressOIB_1">PROZA jednostavno društvo s ograničenom odgovornošću za promidžbu i zastupanje, OIB 14357293505, Trg podravskih heroja 3, 48000 Koprivnica</derivirana_varijabla>
  </DomainObject.Predmet.ProtustrankaWithAdressOIB>
  <DomainObject.Predmet.ProtustrankaNazivFormated>
    <izvorni_sadrzaj>PROZA jednostavno društvo s ograničenom odgovornošću za promidžbu i zastupanje</izvorni_sadrzaj>
    <derivirana_varijabla naziv="DomainObject.Predmet.ProtustrankaNazivFormated_1">PROZA jednostavno društvo s ograničenom odgovornošću za promidžbu i zastupanje</derivirana_varijabla>
  </DomainObject.Predmet.ProtustrankaNazivFormated>
  <DomainObject.Predmet.ProtustrankaNazivFormatedOIB>
    <izvorni_sadrzaj>PROZA jednostavno društvo s ograničenom odgovornošću za promidžbu i zastupanje, OIB 14357293505</izvorni_sadrzaj>
    <derivirana_varijabla naziv="DomainObject.Predmet.ProtustrankaNazivFormatedOIB_1">PROZA jednostavno društvo s ograničenom odgovornošću za promidžbu i zastupanje, OIB 14357293505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26601.34</izvorni_sadrzaj>
    <derivirana_varijabla naziv="DomainObject.Predmet.TrenutnaVrijednost_1">26601.34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PROZA jednostavno društvo s ograničenom odgovornošću za promidžbu i zastupanje</item>
    </izvorni_sadrzaj>
    <derivirana_varijabla naziv="DomainObject.Predmet.ProtuStrankaListFormated_1">
      <item>PROZA jednostavno društvo s ograničenom odgovornošću za promidžbu i zastupanje</item>
    </derivirana_varijabla>
  </DomainObject.Predmet.ProtuStrankaListFormated>
  <DomainObject.Predmet.ProtuStrankaListFormatedOIB>
    <izvorni_sadrzaj>
      <item>PROZA jednostavno društvo s ograničenom odgovornošću za promidžbu i zastupanje, OIB 14357293505</item>
    </izvorni_sadrzaj>
    <derivirana_varijabla naziv="DomainObject.Predmet.ProtuStrankaListFormatedOIB_1">
      <item>PROZA jednostavno društvo s ograničenom odgovornošću za promidžbu i zastupanje, OIB 14357293505</item>
    </derivirana_varijabla>
  </DomainObject.Predmet.ProtuStrankaListFormatedOIB>
  <DomainObject.Predmet.ProtuStrankaListFormatedWithAdress>
    <izvorni_sadrzaj>
      <item>PROZA jednostavno društvo s ograničenom odgovornošću za promidžbu i zastupanje, Trg podravskih heroja 3, 48000 Koprivnica</item>
    </izvorni_sadrzaj>
    <derivirana_varijabla naziv="DomainObject.Predmet.ProtuStrankaListFormatedWithAdress_1">
      <item>PROZA jednostavno društvo s ograničenom odgovornošću za promidžbu i zastupanje, Trg podravskih heroja 3, 48000 Koprivnica</item>
    </derivirana_varijabla>
  </DomainObject.Predmet.ProtuStrankaListFormatedWithAdress>
  <DomainObject.Predmet.ProtuStrankaListFormatedWithAdressOIB>
    <izvorni_sadrzaj>
      <item>PROZA jednostavno društvo s ograničenom odgovornošću za promidžbu i zastupanje, OIB 14357293505, Trg podravskih heroja 3, 48000 Koprivnica</item>
    </izvorni_sadrzaj>
    <derivirana_varijabla naziv="DomainObject.Predmet.ProtuStrankaListFormatedWithAdressOIB_1">
      <item>PROZA jednostavno društvo s ograničenom odgovornošću za promidžbu i zastupanje, OIB 14357293505, Trg podravskih heroja 3, 48000 Koprivnica</item>
    </derivirana_varijabla>
  </DomainObject.Predmet.ProtuStrankaListFormatedWithAdressOIB>
  <DomainObject.Predmet.ProtuStrankaListNazivFormated>
    <izvorni_sadrzaj>
      <item>PROZA jednostavno društvo s ograničenom odgovornošću za promidžbu i zastupanje</item>
    </izvorni_sadrzaj>
    <derivirana_varijabla naziv="DomainObject.Predmet.ProtuStrankaListNazivFormated_1">
      <item>PROZA jednostavno društvo s ograničenom odgovornošću za promidžbu i zastupanje</item>
    </derivirana_varijabla>
  </DomainObject.Predmet.ProtuStrankaListNazivFormated>
  <DomainObject.Predmet.ProtuStrankaListNazivFormatedOIB>
    <izvorni_sadrzaj>
      <item>PROZA jednostavno društvo s ograničenom odgovornošću za promidžbu i zastupanje, OIB 14357293505</item>
    </izvorni_sadrzaj>
    <derivirana_varijabla naziv="DomainObject.Predmet.ProtuStrankaListNazivFormatedOIB_1">
      <item>PROZA jednostavno društvo s ograničenom odgovornošću za promidžbu i zastupanje, OIB 14357293505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St-303/2017-3</izvorni_sadrzaj>
    <derivirana_varijabla naziv="DomainObject.PoslovniBrojDokumenta_1">St-303/2017-3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PROZA jednostavno društvo s ograničenom odgovornošću za promidžbu i zastupanje</izvorni_sadrzaj>
    <derivirana_varijabla naziv="DomainObject.Predmet.ProtustrankaIDrugi_1">PROZA jednostavno društvo s ograničenom odgovornošću za promidžbu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PROZA jednostavno društvo s ograničenom odgovornošću za promidžbu i zastupanje, OIB 14357293505, Trg podravskih heroja 3, 48000 Koprivnica</izvorni_sadrzaj>
    <derivirana_varijabla naziv="DomainObject.Predmet.ProtustrankaIDrugiAdressOIB_1">PROZA jednostavno društvo s ograničenom odgovornošću za promidžbu i zastupanje, OIB 14357293505, Trg podravskih heroja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PROZA jednostavno društvo s ograničenom odgovornošću za promidžbu i zastupanje</item>
      <item>Sudski registar</item>
      <item>e-oglasna ploča</item>
    </izvorni_sadrzaj>
    <derivirana_varijabla naziv="DomainObject.Predmet.SudioniciListNaziv_1">
      <item>Financijska agencija</item>
      <item>PROZA jednostavno društvo s ograničenom odgovornošću za promidžbu i zastupanje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PROZA jednostavno društvo s ograničenom odgovornošću za promidžbu i zastupanje, OIB 14357293505, Trg podravskih heroja 3,48000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PROZA jednostavno društvo s ograničenom odgovornošću za promidžbu i zastupanje, OIB 14357293505, Trg podravskih heroja 3,48000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7D0E6-9747-467F-A7B7-6B715C978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